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5451" w:type="dxa"/>
        <w:tblInd w:w="250" w:type="dxa"/>
        <w:tblLook w:val="04A0"/>
      </w:tblPr>
      <w:tblGrid>
        <w:gridCol w:w="810"/>
        <w:gridCol w:w="12"/>
        <w:gridCol w:w="1035"/>
        <w:gridCol w:w="3408"/>
        <w:gridCol w:w="42"/>
        <w:gridCol w:w="15"/>
        <w:gridCol w:w="5026"/>
        <w:gridCol w:w="59"/>
        <w:gridCol w:w="3195"/>
        <w:gridCol w:w="6"/>
        <w:gridCol w:w="1843"/>
      </w:tblGrid>
      <w:tr w:rsidR="006078BB" w:rsidTr="006078BB">
        <w:tc>
          <w:tcPr>
            <w:tcW w:w="822" w:type="dxa"/>
            <w:gridSpan w:val="2"/>
          </w:tcPr>
          <w:p w:rsidR="006078BB" w:rsidRDefault="006078BB" w:rsidP="00C632A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</w:t>
            </w:r>
          </w:p>
          <w:p w:rsidR="006078BB" w:rsidRPr="008F7E3F" w:rsidRDefault="006078BB" w:rsidP="00C632A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п/п</w:t>
            </w:r>
          </w:p>
        </w:tc>
        <w:tc>
          <w:tcPr>
            <w:tcW w:w="1035" w:type="dxa"/>
          </w:tcPr>
          <w:p w:rsidR="006078BB" w:rsidRDefault="006078BB" w:rsidP="00C632A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Кол-</w:t>
            </w:r>
          </w:p>
          <w:p w:rsidR="006078BB" w:rsidRDefault="006078BB" w:rsidP="008F7E3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во</w:t>
            </w:r>
          </w:p>
          <w:p w:rsidR="006078BB" w:rsidRPr="008F7E3F" w:rsidRDefault="006078BB" w:rsidP="00C632A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часов</w:t>
            </w:r>
          </w:p>
        </w:tc>
        <w:tc>
          <w:tcPr>
            <w:tcW w:w="3408" w:type="dxa"/>
          </w:tcPr>
          <w:p w:rsidR="006078BB" w:rsidRPr="008F7E3F" w:rsidRDefault="006078BB" w:rsidP="008F7E3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Тема занятия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Образовательная задача.</w:t>
            </w:r>
          </w:p>
          <w:p w:rsidR="006078BB" w:rsidRDefault="006078BB" w:rsidP="00C632A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Коррекционно- развивающая задача.</w:t>
            </w:r>
          </w:p>
          <w:p w:rsidR="006078BB" w:rsidRPr="008F7E3F" w:rsidRDefault="006078BB" w:rsidP="00C632A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Воспитательная задача.</w:t>
            </w:r>
          </w:p>
        </w:tc>
        <w:tc>
          <w:tcPr>
            <w:tcW w:w="3260" w:type="dxa"/>
            <w:gridSpan w:val="3"/>
          </w:tcPr>
          <w:p w:rsidR="006078BB" w:rsidRDefault="006078BB" w:rsidP="00D67ED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Содержание</w:t>
            </w:r>
          </w:p>
          <w:p w:rsidR="006078BB" w:rsidRPr="00D67ED9" w:rsidRDefault="006078BB" w:rsidP="00D67ED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занятия</w:t>
            </w:r>
          </w:p>
        </w:tc>
        <w:tc>
          <w:tcPr>
            <w:tcW w:w="1843" w:type="dxa"/>
          </w:tcPr>
          <w:p w:rsidR="006078BB" w:rsidRPr="00D67ED9" w:rsidRDefault="006078BB" w:rsidP="00C632A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Словарь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Default="006078BB" w:rsidP="00C632AE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6078BB" w:rsidRPr="00BA21ED" w:rsidRDefault="006078BB" w:rsidP="00D67ED9">
            <w:pPr>
              <w:jc w:val="center"/>
              <w:rPr>
                <w:b/>
                <w:sz w:val="32"/>
                <w:szCs w:val="32"/>
              </w:rPr>
            </w:pPr>
            <w:r w:rsidRPr="00BA21ED"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13594" w:type="dxa"/>
            <w:gridSpan w:val="8"/>
          </w:tcPr>
          <w:p w:rsidR="006078BB" w:rsidRPr="00BA21ED" w:rsidRDefault="006078BB" w:rsidP="00C632AE">
            <w:pPr>
              <w:rPr>
                <w:sz w:val="32"/>
                <w:szCs w:val="32"/>
              </w:rPr>
            </w:pPr>
            <w:r w:rsidRPr="00BA21ED">
              <w:rPr>
                <w:b/>
                <w:sz w:val="32"/>
                <w:szCs w:val="32"/>
                <w:lang w:val="en-US"/>
              </w:rPr>
              <w:t>I четверть</w:t>
            </w:r>
          </w:p>
        </w:tc>
      </w:tr>
      <w:tr w:rsidR="006078BB" w:rsidTr="006078BB">
        <w:trPr>
          <w:trHeight w:val="495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BA21ED" w:rsidRDefault="006078BB" w:rsidP="00D67ED9">
            <w:pPr>
              <w:jc w:val="center"/>
              <w:rPr>
                <w:b/>
                <w:sz w:val="28"/>
                <w:szCs w:val="28"/>
              </w:rPr>
            </w:pPr>
            <w:r w:rsidRPr="00BA21ED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BA21ED" w:rsidRDefault="006078BB" w:rsidP="00D67ED9">
            <w:pPr>
              <w:jc w:val="center"/>
              <w:rPr>
                <w:b/>
                <w:sz w:val="28"/>
                <w:szCs w:val="28"/>
              </w:rPr>
            </w:pPr>
            <w:r w:rsidRPr="00BA21E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594" w:type="dxa"/>
            <w:gridSpan w:val="8"/>
            <w:tcBorders>
              <w:bottom w:val="single" w:sz="4" w:space="0" w:color="auto"/>
            </w:tcBorders>
          </w:tcPr>
          <w:p w:rsidR="006078BB" w:rsidRPr="00BA21ED" w:rsidRDefault="006078BB" w:rsidP="00C632AE">
            <w:pPr>
              <w:rPr>
                <w:b/>
                <w:sz w:val="28"/>
                <w:szCs w:val="28"/>
              </w:rPr>
            </w:pPr>
            <w:r w:rsidRPr="00BA21ED">
              <w:rPr>
                <w:b/>
                <w:sz w:val="28"/>
                <w:szCs w:val="28"/>
              </w:rPr>
              <w:t>Вводное занятие</w:t>
            </w:r>
          </w:p>
        </w:tc>
      </w:tr>
      <w:tr w:rsidR="006078BB" w:rsidTr="006078BB">
        <w:trPr>
          <w:trHeight w:val="1750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Pr="00AB732B" w:rsidRDefault="006078BB" w:rsidP="00D67ED9">
            <w:pPr>
              <w:jc w:val="center"/>
            </w:pPr>
            <w:r w:rsidRPr="00AB732B">
              <w:t>1.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Pr="00AB732B" w:rsidRDefault="006078BB" w:rsidP="00D67ED9">
            <w:pPr>
              <w:jc w:val="center"/>
            </w:pPr>
            <w:r w:rsidRPr="00AB732B">
              <w:t>1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Pr="00AB732B" w:rsidRDefault="006078BB" w:rsidP="00D67ED9">
            <w:r>
              <w:t>Вво</w:t>
            </w:r>
            <w:r w:rsidRPr="00AB732B">
              <w:t>дное занятие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D67ED9">
            <w:r>
              <w:t>1.Ознакомить школьников с задачами, планом работы на учебный год и первую четверть.</w:t>
            </w:r>
          </w:p>
          <w:p w:rsidR="006078BB" w:rsidRDefault="006078BB" w:rsidP="00D67ED9">
            <w:r>
              <w:t>2.Работать над развитием личностных качеств учащихся.</w:t>
            </w:r>
          </w:p>
          <w:p w:rsidR="006078BB" w:rsidRDefault="006078BB" w:rsidP="00D67ED9">
            <w:r>
              <w:t>3.Воспитивать организационные умения, прививать правила культуры труда.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C632AE">
            <w:r>
              <w:t>1. Распределение рабочих мест. Подготовка рабочей одежды, инструментов, материалов.</w:t>
            </w:r>
          </w:p>
          <w:p w:rsidR="006078BB" w:rsidRDefault="006078BB" w:rsidP="00C632AE">
            <w:r>
              <w:t>2.Оформление тетрадей и альбомов.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C632AE">
            <w:r>
              <w:t>Организация рабочего места.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BA21ED" w:rsidRDefault="006078BB" w:rsidP="00C632AE">
            <w:pPr>
              <w:rPr>
                <w:b/>
                <w:sz w:val="28"/>
                <w:szCs w:val="28"/>
                <w:lang w:val="en-US"/>
              </w:rPr>
            </w:pPr>
            <w:r w:rsidRPr="00BA21ED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035" w:type="dxa"/>
          </w:tcPr>
          <w:p w:rsidR="006078BB" w:rsidRPr="00BA21ED" w:rsidRDefault="006078BB" w:rsidP="00F149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594" w:type="dxa"/>
            <w:gridSpan w:val="8"/>
          </w:tcPr>
          <w:p w:rsidR="006078BB" w:rsidRPr="00BA21ED" w:rsidRDefault="006078BB" w:rsidP="00C632AE">
            <w:pPr>
              <w:rPr>
                <w:b/>
                <w:sz w:val="28"/>
                <w:szCs w:val="28"/>
              </w:rPr>
            </w:pPr>
            <w:r w:rsidRPr="00BA21ED">
              <w:rPr>
                <w:b/>
                <w:sz w:val="28"/>
                <w:szCs w:val="28"/>
              </w:rPr>
              <w:t>Промышленная швейная машина 22-А класса ПМЗ</w:t>
            </w:r>
          </w:p>
        </w:tc>
      </w:tr>
      <w:tr w:rsidR="006078BB" w:rsidTr="006078BB">
        <w:trPr>
          <w:trHeight w:val="82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303446" w:rsidRDefault="006078BB" w:rsidP="00303446">
            <w:pPr>
              <w:jc w:val="center"/>
            </w:pPr>
            <w:r>
              <w:t>1.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2C5394" w:rsidRDefault="006078BB" w:rsidP="002C5394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6078BB" w:rsidRPr="00F14918" w:rsidRDefault="006078BB" w:rsidP="00C632AE">
            <w:r w:rsidRPr="00F14918">
              <w:t>Промышленная швейная машина 22-А класса ПМЗ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Default="006078BB" w:rsidP="00F14918">
            <w:r>
              <w:t>1.Расширять представление учащихся о швейных машинах.</w:t>
            </w:r>
          </w:p>
          <w:p w:rsidR="006078BB" w:rsidRDefault="006078BB" w:rsidP="00F14918">
            <w:r>
              <w:t>2.Работать над развитием и коррекцией мыслительной деятельности, операций анализа, синтеза. Развивать речевую активность.</w:t>
            </w:r>
          </w:p>
          <w:p w:rsidR="006078BB" w:rsidRPr="00303446" w:rsidRDefault="006078BB" w:rsidP="00F14918">
            <w:r>
              <w:t>3.Воспитывать усидчивость.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078BB" w:rsidRPr="002C5394" w:rsidRDefault="006078BB" w:rsidP="00013BCD">
            <w:r>
              <w:t>1.Тренировочные упражнения по заправке верхней и нижней нитей.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078BB" w:rsidRPr="002C5394" w:rsidRDefault="006078BB" w:rsidP="00C632AE">
            <w:r>
              <w:t>Заправка верхней нити, заправка нижней нити</w:t>
            </w:r>
          </w:p>
        </w:tc>
      </w:tr>
      <w:tr w:rsidR="006078BB" w:rsidTr="006078BB">
        <w:trPr>
          <w:trHeight w:val="2682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Pr="00303446" w:rsidRDefault="006078BB" w:rsidP="00303446">
            <w:pPr>
              <w:jc w:val="center"/>
            </w:pPr>
            <w:r>
              <w:t>2.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2C5394" w:rsidRDefault="006078BB" w:rsidP="002C5394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303446" w:rsidRDefault="006078BB" w:rsidP="00C632AE">
            <w:r>
              <w:t>Основные механизмы швейной машины.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F14918">
            <w:r>
              <w:t>1.Ознакомить  учащихся с основными механизмами швейной машины.</w:t>
            </w:r>
          </w:p>
          <w:p w:rsidR="006078BB" w:rsidRDefault="006078BB" w:rsidP="00F14918">
            <w:r>
              <w:t>2.Работать над коррекцией и развитием зрительного, тактильного восприятия, мыслительной деятельности. Расширять кругозор, активизировать словарь.</w:t>
            </w:r>
          </w:p>
          <w:p w:rsidR="006078BB" w:rsidRPr="00303446" w:rsidRDefault="006078BB" w:rsidP="00C632AE">
            <w:r>
              <w:t>3.Воспитывать умение работать в микро  группах, придерживаться трудовой дисциплины.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013BCD">
            <w:r>
              <w:t>1.Заполнить таблицу: «Основные механизмы швейной машины».</w:t>
            </w:r>
          </w:p>
          <w:p w:rsidR="006078BB" w:rsidRPr="002C5394" w:rsidRDefault="006078BB" w:rsidP="00013BCD">
            <w:r>
              <w:t>2. Тренировочные упражнения по выполнению пробных строчек.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2C5394" w:rsidRDefault="006078BB" w:rsidP="00C632AE">
            <w:r>
              <w:t>Механизм иглы, механизм челнока, механизм двигателя ткани,  механизм нитепритягива- теля.</w:t>
            </w:r>
          </w:p>
        </w:tc>
      </w:tr>
      <w:tr w:rsidR="006078BB" w:rsidTr="006078BB">
        <w:trPr>
          <w:trHeight w:val="157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Pr="00303446" w:rsidRDefault="006078BB" w:rsidP="00303446">
            <w:pPr>
              <w:jc w:val="center"/>
            </w:pPr>
            <w:r>
              <w:t>3.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2C5394" w:rsidRDefault="006078BB" w:rsidP="002C5394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303446" w:rsidRDefault="006078BB" w:rsidP="00C632AE">
            <w:r>
              <w:t>Регулятор строчки.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792" w:rsidRPr="000C400B" w:rsidRDefault="006078BB" w:rsidP="00212015">
            <w:r>
              <w:t xml:space="preserve">1.Познакомить учащихся с назначением регулятора строчки. Изучить устройство и </w:t>
            </w:r>
          </w:p>
          <w:p w:rsidR="006078BB" w:rsidRDefault="006078BB" w:rsidP="00212015">
            <w:r>
              <w:lastRenderedPageBreak/>
              <w:t>действие регулятора строчки.</w:t>
            </w:r>
          </w:p>
          <w:p w:rsidR="006078BB" w:rsidRDefault="006078BB" w:rsidP="00212015">
            <w:r>
              <w:t>2.Работать над развитием всех видов восприятия, работать над коррекцией и развитием смысловой памяти.</w:t>
            </w:r>
          </w:p>
          <w:p w:rsidR="006078BB" w:rsidRPr="00303446" w:rsidRDefault="006078BB" w:rsidP="00212015">
            <w:r>
              <w:t>3.Воспитывать настойчивость, терпение во время выполнения задания.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013BCD">
            <w:r>
              <w:lastRenderedPageBreak/>
              <w:t>1. Изучить устройство и действие регулятора строчки.</w:t>
            </w:r>
          </w:p>
          <w:p w:rsidR="006078BB" w:rsidRDefault="006078BB" w:rsidP="00013BCD">
            <w:r>
              <w:lastRenderedPageBreak/>
              <w:t>2.Зарисовать схему в альбом.</w:t>
            </w:r>
          </w:p>
          <w:p w:rsidR="006078BB" w:rsidRPr="002C5394" w:rsidRDefault="006078BB" w:rsidP="00013BCD">
            <w:r>
              <w:t>3.Выполнить пробные строчки с различной длиной стежка.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2C5394" w:rsidRDefault="006078BB" w:rsidP="00C632AE">
            <w:r>
              <w:lastRenderedPageBreak/>
              <w:t xml:space="preserve">Регулятор строчки, длина </w:t>
            </w:r>
            <w:r>
              <w:lastRenderedPageBreak/>
              <w:t>стежка.</w:t>
            </w:r>
          </w:p>
        </w:tc>
      </w:tr>
      <w:tr w:rsidR="006078BB" w:rsidTr="006078BB">
        <w:trPr>
          <w:trHeight w:val="16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Pr="00303446" w:rsidRDefault="006078BB" w:rsidP="00303446">
            <w:pPr>
              <w:jc w:val="center"/>
            </w:pPr>
            <w:r>
              <w:lastRenderedPageBreak/>
              <w:t>4.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2C5394" w:rsidRDefault="006078BB" w:rsidP="002C5394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303446" w:rsidRDefault="006078BB" w:rsidP="00C632AE">
            <w:r>
              <w:t>Организация рабочего места швеи. Правила безопасной работы на швейной машине.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1247DC">
            <w:r>
              <w:t>1.Познакомить учащихся с организацией рабочего места швеи, повторить правила безопасной работы на швейной машине.</w:t>
            </w:r>
          </w:p>
          <w:p w:rsidR="006078BB" w:rsidRDefault="006078BB" w:rsidP="001247DC">
            <w:r>
              <w:t>2.Развивать восприятие, зрительно-двигательную координацию, мелкую моторику рук.</w:t>
            </w:r>
          </w:p>
          <w:p w:rsidR="006078BB" w:rsidRPr="00303446" w:rsidRDefault="006078BB" w:rsidP="001247DC">
            <w:r>
              <w:t>3.Воспитывать произвольность во время выполнения трудовых заданий, организационные умения.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013BCD">
            <w:r>
              <w:t>1.Подготовка машины к работе. Правильная организация рабочего места.</w:t>
            </w:r>
          </w:p>
          <w:p w:rsidR="006078BB" w:rsidRDefault="006078BB" w:rsidP="00013BCD">
            <w:r>
              <w:t>2. Тренировочные упражнения по запуску и остановке машины.</w:t>
            </w:r>
          </w:p>
          <w:p w:rsidR="006078BB" w:rsidRPr="002C5394" w:rsidRDefault="006078BB" w:rsidP="00013BCD">
            <w:r>
              <w:t>3.Строчка по прямым и закруглённым линиям.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2C5394" w:rsidRDefault="006078BB" w:rsidP="00C632AE">
            <w:r>
              <w:t>Пуск и остановка машины, организация техники безопасности.</w:t>
            </w:r>
          </w:p>
        </w:tc>
      </w:tr>
      <w:tr w:rsidR="006078BB" w:rsidTr="006078BB">
        <w:trPr>
          <w:trHeight w:val="180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Pr="00A617E8" w:rsidRDefault="006078BB" w:rsidP="0030344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617E8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DC44D9" w:rsidRDefault="006078BB" w:rsidP="002C5394">
            <w:pPr>
              <w:jc w:val="center"/>
              <w:rPr>
                <w:b/>
                <w:sz w:val="28"/>
                <w:szCs w:val="28"/>
              </w:rPr>
            </w:pPr>
            <w:r w:rsidRPr="00DC44D9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59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078BB" w:rsidRPr="00A617E8" w:rsidRDefault="006078BB" w:rsidP="00C632AE">
            <w:pPr>
              <w:rPr>
                <w:b/>
                <w:sz w:val="28"/>
                <w:szCs w:val="28"/>
              </w:rPr>
            </w:pPr>
            <w:r w:rsidRPr="00A617E8">
              <w:rPr>
                <w:b/>
                <w:sz w:val="28"/>
                <w:szCs w:val="28"/>
              </w:rPr>
              <w:t>Построение чертежа и раскрой женского и детского белья без плечевого шва.</w:t>
            </w:r>
          </w:p>
        </w:tc>
      </w:tr>
      <w:tr w:rsidR="006078BB" w:rsidTr="006078BB">
        <w:trPr>
          <w:trHeight w:val="2580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Default="006078BB" w:rsidP="00303446">
            <w:pPr>
              <w:jc w:val="center"/>
            </w:pPr>
            <w:r>
              <w:t>1.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Default="006078BB" w:rsidP="002C5394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Default="006078BB" w:rsidP="00C632AE">
            <w:r>
              <w:t>Прядильное производство.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C632AE">
            <w:r>
              <w:t xml:space="preserve">1.Дать учащимся представление о прядильном производстве, профессиях прядильного производства. </w:t>
            </w:r>
          </w:p>
          <w:p w:rsidR="006078BB" w:rsidRDefault="006078BB" w:rsidP="00C632AE">
            <w:r>
              <w:t xml:space="preserve">2.Работать над коррекцией и развитием восприятия (зрительного, слухового, тактильного),  расширять кругозор, </w:t>
            </w:r>
          </w:p>
          <w:p w:rsidR="006078BB" w:rsidRDefault="006078BB" w:rsidP="001915D4">
            <w:r>
              <w:t>3.Воспитывать организационные умения, приучать соблюдать дисциплину.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C632AE">
            <w:r>
              <w:t>1.Зприсовать схему этапов прядения.</w:t>
            </w:r>
          </w:p>
          <w:p w:rsidR="006078BB" w:rsidRDefault="006078BB" w:rsidP="00C632AE">
            <w:r>
              <w:t>2.Познакомить с профессиями прядильного производства.</w:t>
            </w:r>
          </w:p>
          <w:p w:rsidR="006078BB" w:rsidRDefault="006078BB" w:rsidP="00C632AE">
            <w:r>
              <w:t>3.Изучить процесс получения пряжи из льняного волокна.</w:t>
            </w:r>
          </w:p>
          <w:p w:rsidR="006078BB" w:rsidRDefault="006078BB" w:rsidP="00013BCD"/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C632AE">
            <w:r>
              <w:t>Прядильное производство, прядение, пряжа, прядильщица.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2C5394" w:rsidRDefault="006078BB" w:rsidP="002C5394">
            <w:pPr>
              <w:jc w:val="center"/>
            </w:pPr>
            <w:r>
              <w:t>2.</w:t>
            </w:r>
          </w:p>
        </w:tc>
        <w:tc>
          <w:tcPr>
            <w:tcW w:w="1035" w:type="dxa"/>
          </w:tcPr>
          <w:p w:rsidR="006078BB" w:rsidRPr="002C5394" w:rsidRDefault="006078BB" w:rsidP="002C5394">
            <w:pPr>
              <w:jc w:val="center"/>
            </w:pPr>
            <w:r>
              <w:t>1</w:t>
            </w:r>
          </w:p>
        </w:tc>
        <w:tc>
          <w:tcPr>
            <w:tcW w:w="3408" w:type="dxa"/>
          </w:tcPr>
          <w:p w:rsidR="006078BB" w:rsidRPr="00013BCD" w:rsidRDefault="006078BB" w:rsidP="00C632AE">
            <w:r>
              <w:t>Ночная сорочка без плечевого шва.</w:t>
            </w:r>
          </w:p>
        </w:tc>
        <w:tc>
          <w:tcPr>
            <w:tcW w:w="5083" w:type="dxa"/>
            <w:gridSpan w:val="3"/>
          </w:tcPr>
          <w:p w:rsidR="006078BB" w:rsidRDefault="006078BB" w:rsidP="001915D4">
            <w:r>
              <w:t>1. Расширять представления учащихся о разнообразии швейных изделий. Познакомить с назначением, фасонами ночных  сорочек без плечевого шва, тканями, применяемыми для их пошива. Учить планировать работу.</w:t>
            </w:r>
          </w:p>
          <w:p w:rsidR="006078BB" w:rsidRDefault="006078BB" w:rsidP="001915D4">
            <w:r>
              <w:t>2.Работать над развитием и коррекцией всех видов восприятия, планирующей функцией речи.</w:t>
            </w:r>
          </w:p>
          <w:p w:rsidR="006078BB" w:rsidRPr="002C5394" w:rsidRDefault="006078BB" w:rsidP="001915D4">
            <w:r>
              <w:t xml:space="preserve">3.Воспитывать аккуратность, целенаправленность и последовательность в </w:t>
            </w:r>
            <w:r>
              <w:lastRenderedPageBreak/>
              <w:t>деятельности.</w:t>
            </w:r>
          </w:p>
        </w:tc>
        <w:tc>
          <w:tcPr>
            <w:tcW w:w="3260" w:type="dxa"/>
            <w:gridSpan w:val="3"/>
          </w:tcPr>
          <w:p w:rsidR="006078BB" w:rsidRDefault="006078BB" w:rsidP="00C632AE">
            <w:r>
              <w:lastRenderedPageBreak/>
              <w:t>1.Записать в тетрадь план работы по изготовлению ночной сорочки.</w:t>
            </w:r>
          </w:p>
          <w:p w:rsidR="006078BB" w:rsidRDefault="006078BB" w:rsidP="00C50D56">
            <w:r>
              <w:t>2.Оформить в альбоме лист «Ночная сорочка без плечевого шва».</w:t>
            </w:r>
          </w:p>
          <w:p w:rsidR="006078BB" w:rsidRPr="00F25479" w:rsidRDefault="006078BB" w:rsidP="00C50D56">
            <w:r>
              <w:t>3.Подобрать коллекцию тканей. Оформить в альбом.</w:t>
            </w:r>
          </w:p>
        </w:tc>
        <w:tc>
          <w:tcPr>
            <w:tcW w:w="1843" w:type="dxa"/>
          </w:tcPr>
          <w:p w:rsidR="006078BB" w:rsidRPr="00F25479" w:rsidRDefault="006078BB" w:rsidP="00C632AE">
            <w:r>
              <w:t>Ночная сорочка без плечевого шва, нательное бельё для сна.</w:t>
            </w:r>
          </w:p>
        </w:tc>
      </w:tr>
      <w:tr w:rsidR="006078BB" w:rsidTr="006078BB">
        <w:trPr>
          <w:trHeight w:val="405"/>
        </w:trPr>
        <w:tc>
          <w:tcPr>
            <w:tcW w:w="822" w:type="dxa"/>
            <w:gridSpan w:val="2"/>
          </w:tcPr>
          <w:p w:rsidR="006078BB" w:rsidRPr="00F25479" w:rsidRDefault="006078BB" w:rsidP="00F25479">
            <w:pPr>
              <w:jc w:val="center"/>
            </w:pPr>
            <w:r>
              <w:lastRenderedPageBreak/>
              <w:t>3.</w:t>
            </w:r>
          </w:p>
        </w:tc>
        <w:tc>
          <w:tcPr>
            <w:tcW w:w="1035" w:type="dxa"/>
          </w:tcPr>
          <w:p w:rsidR="006078BB" w:rsidRPr="00F25479" w:rsidRDefault="006078BB" w:rsidP="00F25479">
            <w:pPr>
              <w:jc w:val="center"/>
            </w:pPr>
            <w:r>
              <w:t>1</w:t>
            </w:r>
          </w:p>
        </w:tc>
        <w:tc>
          <w:tcPr>
            <w:tcW w:w="3408" w:type="dxa"/>
          </w:tcPr>
          <w:p w:rsidR="006078BB" w:rsidRDefault="006078BB" w:rsidP="00C632AE">
            <w:r>
              <w:t>Мерки для построения чертежа ночной сорочки.</w:t>
            </w:r>
          </w:p>
          <w:p w:rsidR="006078BB" w:rsidRPr="004F5B4D" w:rsidRDefault="006078BB" w:rsidP="004F5B4D"/>
          <w:p w:rsidR="006078BB" w:rsidRPr="004F5B4D" w:rsidRDefault="006078BB" w:rsidP="004F5B4D"/>
          <w:p w:rsidR="006078BB" w:rsidRPr="004F5B4D" w:rsidRDefault="006078BB" w:rsidP="004F5B4D"/>
          <w:p w:rsidR="006078BB" w:rsidRPr="004F5B4D" w:rsidRDefault="006078BB" w:rsidP="004F5B4D"/>
          <w:p w:rsidR="006078BB" w:rsidRPr="004F5B4D" w:rsidRDefault="006078BB" w:rsidP="004F5B4D"/>
          <w:p w:rsidR="006078BB" w:rsidRPr="004F5B4D" w:rsidRDefault="006078BB" w:rsidP="004F5B4D"/>
          <w:p w:rsidR="006078BB" w:rsidRPr="004F5B4D" w:rsidRDefault="006078BB" w:rsidP="004F5B4D"/>
          <w:p w:rsidR="006078BB" w:rsidRDefault="006078BB" w:rsidP="004F5B4D"/>
          <w:p w:rsidR="006078BB" w:rsidRPr="004F5B4D" w:rsidRDefault="006078BB" w:rsidP="004F5B4D">
            <w:pPr>
              <w:tabs>
                <w:tab w:val="left" w:pos="1020"/>
              </w:tabs>
            </w:pPr>
            <w:r>
              <w:tab/>
            </w:r>
          </w:p>
        </w:tc>
        <w:tc>
          <w:tcPr>
            <w:tcW w:w="5083" w:type="dxa"/>
            <w:gridSpan w:val="3"/>
          </w:tcPr>
          <w:p w:rsidR="006078BB" w:rsidRDefault="006078BB" w:rsidP="00C50D56">
            <w:r>
              <w:t>1.Ознакомить учащихся с правилами и последовательностью снятия мерок, обозначением мерок, размерами изделия. Тренировать у школьников умения  снимать мерки. Учить рассчитывать расход ткани на изделие.</w:t>
            </w:r>
          </w:p>
          <w:p w:rsidR="006078BB" w:rsidRDefault="006078BB" w:rsidP="00C50D56">
            <w:r>
              <w:t>2.Работать над развитием зрительного и тактильного восприятия, развивать мыслительные операции.</w:t>
            </w:r>
          </w:p>
          <w:p w:rsidR="006078BB" w:rsidRPr="00F25479" w:rsidRDefault="006078BB" w:rsidP="00C50D56">
            <w:r>
              <w:t>3. Прививать правила культуры труда, умение трудиться в группах, коллективно.</w:t>
            </w:r>
          </w:p>
        </w:tc>
        <w:tc>
          <w:tcPr>
            <w:tcW w:w="3260" w:type="dxa"/>
            <w:gridSpan w:val="3"/>
          </w:tcPr>
          <w:p w:rsidR="006078BB" w:rsidRDefault="006078BB" w:rsidP="00C50D56">
            <w:r>
              <w:t>1.Зарисовать в альбом основные линии фигуры.</w:t>
            </w:r>
          </w:p>
          <w:p w:rsidR="006078BB" w:rsidRDefault="006078BB" w:rsidP="00C50D56">
            <w:r>
              <w:t>2.Записать правила снятия мерок.</w:t>
            </w:r>
          </w:p>
          <w:p w:rsidR="006078BB" w:rsidRDefault="006078BB" w:rsidP="00C50D56">
            <w:r>
              <w:t>3.Снять мерки и записать в тетрадь.</w:t>
            </w:r>
          </w:p>
          <w:p w:rsidR="006078BB" w:rsidRPr="00A72730" w:rsidRDefault="006078BB" w:rsidP="00C50D56">
            <w:r>
              <w:t>4.Выполнить расчёт расхода ткани на изделие.</w:t>
            </w:r>
          </w:p>
        </w:tc>
        <w:tc>
          <w:tcPr>
            <w:tcW w:w="1843" w:type="dxa"/>
          </w:tcPr>
          <w:p w:rsidR="006078BB" w:rsidRPr="00A72730" w:rsidRDefault="006078BB" w:rsidP="00C632AE">
            <w:r>
              <w:t>Мерки, манекен, обхват, полуобхват.</w:t>
            </w:r>
          </w:p>
        </w:tc>
      </w:tr>
      <w:tr w:rsidR="006078BB" w:rsidTr="006078BB">
        <w:trPr>
          <w:trHeight w:val="1500"/>
        </w:trPr>
        <w:tc>
          <w:tcPr>
            <w:tcW w:w="822" w:type="dxa"/>
            <w:gridSpan w:val="2"/>
          </w:tcPr>
          <w:p w:rsidR="006078BB" w:rsidRPr="00EF2696" w:rsidRDefault="006078BB" w:rsidP="00EF2696">
            <w:pPr>
              <w:jc w:val="center"/>
            </w:pPr>
            <w:r>
              <w:t>4.</w:t>
            </w:r>
          </w:p>
        </w:tc>
        <w:tc>
          <w:tcPr>
            <w:tcW w:w="1035" w:type="dxa"/>
          </w:tcPr>
          <w:p w:rsidR="006078BB" w:rsidRPr="00EF2696" w:rsidRDefault="00CF014E" w:rsidP="00EF2696">
            <w:pPr>
              <w:jc w:val="center"/>
            </w:pPr>
            <w:r>
              <w:t>3</w:t>
            </w:r>
          </w:p>
        </w:tc>
        <w:tc>
          <w:tcPr>
            <w:tcW w:w="3408" w:type="dxa"/>
          </w:tcPr>
          <w:p w:rsidR="006078BB" w:rsidRPr="00EF2696" w:rsidRDefault="006078BB" w:rsidP="00C632AE">
            <w:r>
              <w:t>Построение чертежа ночной сорочки в масштабе.</w:t>
            </w:r>
          </w:p>
        </w:tc>
        <w:tc>
          <w:tcPr>
            <w:tcW w:w="5083" w:type="dxa"/>
            <w:gridSpan w:val="3"/>
          </w:tcPr>
          <w:p w:rsidR="006078BB" w:rsidRDefault="006078BB" w:rsidP="00F03AC4">
            <w:r>
              <w:t>1.Закрепить у школьников ЗУНы по построению чертежей в масштабе.</w:t>
            </w:r>
          </w:p>
          <w:p w:rsidR="006078BB" w:rsidRDefault="006078BB" w:rsidP="00F03AC4">
            <w:r>
              <w:t>2.Развивать внимание, мелкую моторику рук, глазомер, мышление.</w:t>
            </w:r>
          </w:p>
          <w:p w:rsidR="006078BB" w:rsidRPr="00182BAE" w:rsidRDefault="006078BB" w:rsidP="00F03AC4">
            <w:r>
              <w:t>3.Воспитывать аккуратность, последовательность в работе, заинтересованность в результатах своего труда.</w:t>
            </w:r>
          </w:p>
        </w:tc>
        <w:tc>
          <w:tcPr>
            <w:tcW w:w="3260" w:type="dxa"/>
            <w:gridSpan w:val="3"/>
          </w:tcPr>
          <w:p w:rsidR="006078BB" w:rsidRDefault="006078BB" w:rsidP="00F705F9">
            <w:r>
              <w:t>1.Построить чертёж ночной сорочки в масштабе.</w:t>
            </w:r>
          </w:p>
          <w:p w:rsidR="006078BB" w:rsidRPr="00B06030" w:rsidRDefault="006078BB" w:rsidP="004F5B4D">
            <w:r>
              <w:t>2.Оформить в альбом.</w:t>
            </w:r>
            <w:r w:rsidRPr="00B06030">
              <w:t xml:space="preserve"> </w:t>
            </w:r>
          </w:p>
        </w:tc>
        <w:tc>
          <w:tcPr>
            <w:tcW w:w="1843" w:type="dxa"/>
          </w:tcPr>
          <w:p w:rsidR="006078BB" w:rsidRPr="00D9568A" w:rsidRDefault="006078BB" w:rsidP="00C632AE">
            <w:r>
              <w:t>Чертёж, масштаб.</w:t>
            </w:r>
          </w:p>
        </w:tc>
      </w:tr>
      <w:tr w:rsidR="006078BB" w:rsidTr="006078BB">
        <w:trPr>
          <w:trHeight w:val="450"/>
        </w:trPr>
        <w:tc>
          <w:tcPr>
            <w:tcW w:w="822" w:type="dxa"/>
            <w:gridSpan w:val="2"/>
          </w:tcPr>
          <w:p w:rsidR="006078BB" w:rsidRDefault="006078BB" w:rsidP="00EF2696">
            <w:pPr>
              <w:jc w:val="center"/>
            </w:pPr>
            <w:r>
              <w:t>5.</w:t>
            </w:r>
          </w:p>
        </w:tc>
        <w:tc>
          <w:tcPr>
            <w:tcW w:w="1035" w:type="dxa"/>
          </w:tcPr>
          <w:p w:rsidR="006078BB" w:rsidRDefault="00CF014E" w:rsidP="00EF2696">
            <w:pPr>
              <w:jc w:val="center"/>
            </w:pPr>
            <w:r>
              <w:t>2</w:t>
            </w:r>
          </w:p>
        </w:tc>
        <w:tc>
          <w:tcPr>
            <w:tcW w:w="3408" w:type="dxa"/>
          </w:tcPr>
          <w:p w:rsidR="006078BB" w:rsidRDefault="006078BB" w:rsidP="00C632AE">
            <w:r>
              <w:t>Построение чертежа ночной сорочки в натуральную величину.</w:t>
            </w:r>
          </w:p>
        </w:tc>
        <w:tc>
          <w:tcPr>
            <w:tcW w:w="5083" w:type="dxa"/>
            <w:gridSpan w:val="3"/>
          </w:tcPr>
          <w:p w:rsidR="006078BB" w:rsidRDefault="006078BB" w:rsidP="00F705F9">
            <w:r>
              <w:t>1.Закрепить у школьников ЗУНы по построению чертежей в натуральную величину.</w:t>
            </w:r>
          </w:p>
          <w:p w:rsidR="006078BB" w:rsidRDefault="006078BB" w:rsidP="00F705F9">
            <w:r>
              <w:t>2.Коррегировать высшие психические функции, развивать глазомер, мелкую моторику рук.</w:t>
            </w:r>
          </w:p>
          <w:p w:rsidR="006078BB" w:rsidRPr="00182BAE" w:rsidRDefault="006078BB" w:rsidP="00F705F9">
            <w:r>
              <w:t>3. Воспитывать  усидчивость, регуляторные функции, умение содержать в порядке рабочее место, придерживаться трудовой дисциплины.</w:t>
            </w:r>
          </w:p>
        </w:tc>
        <w:tc>
          <w:tcPr>
            <w:tcW w:w="3260" w:type="dxa"/>
            <w:gridSpan w:val="3"/>
          </w:tcPr>
          <w:p w:rsidR="006078BB" w:rsidRDefault="006078BB" w:rsidP="00F705F9">
            <w:r>
              <w:t>1.Обработать закруглённый срез одинарной косой обтачкой.</w:t>
            </w:r>
          </w:p>
          <w:p w:rsidR="006078BB" w:rsidRDefault="006078BB" w:rsidP="00F705F9">
            <w:r>
              <w:t>2.Оформить образец в альбом.</w:t>
            </w:r>
          </w:p>
        </w:tc>
        <w:tc>
          <w:tcPr>
            <w:tcW w:w="1843" w:type="dxa"/>
          </w:tcPr>
          <w:p w:rsidR="006078BB" w:rsidRPr="00D9568A" w:rsidRDefault="006078BB" w:rsidP="00C632AE">
            <w:r>
              <w:t>Чертёж.</w:t>
            </w:r>
          </w:p>
        </w:tc>
      </w:tr>
      <w:tr w:rsidR="006078BB" w:rsidTr="006078BB">
        <w:trPr>
          <w:trHeight w:val="240"/>
        </w:trPr>
        <w:tc>
          <w:tcPr>
            <w:tcW w:w="822" w:type="dxa"/>
            <w:gridSpan w:val="2"/>
          </w:tcPr>
          <w:p w:rsidR="006078BB" w:rsidRDefault="006078BB" w:rsidP="00EF2696">
            <w:pPr>
              <w:jc w:val="center"/>
            </w:pPr>
            <w:r>
              <w:t>6.</w:t>
            </w:r>
          </w:p>
        </w:tc>
        <w:tc>
          <w:tcPr>
            <w:tcW w:w="1035" w:type="dxa"/>
          </w:tcPr>
          <w:p w:rsidR="006078BB" w:rsidRDefault="006078BB" w:rsidP="00EF2696">
            <w:pPr>
              <w:jc w:val="center"/>
            </w:pPr>
            <w:r>
              <w:t>1</w:t>
            </w:r>
          </w:p>
        </w:tc>
        <w:tc>
          <w:tcPr>
            <w:tcW w:w="3408" w:type="dxa"/>
          </w:tcPr>
          <w:p w:rsidR="006078BB" w:rsidRDefault="006078BB" w:rsidP="00C632AE">
            <w:r>
              <w:t>Название деталей и контурных срезов ночной сорочки.</w:t>
            </w:r>
          </w:p>
        </w:tc>
        <w:tc>
          <w:tcPr>
            <w:tcW w:w="5083" w:type="dxa"/>
            <w:gridSpan w:val="3"/>
          </w:tcPr>
          <w:p w:rsidR="006078BB" w:rsidRDefault="006078BB" w:rsidP="00F705F9">
            <w:r>
              <w:t>1.Познакомить школьников с названием деталей и контурных срезов ночной сорочки.</w:t>
            </w:r>
          </w:p>
          <w:p w:rsidR="006078BB" w:rsidRDefault="006078BB" w:rsidP="004F5B4D">
            <w:r>
              <w:t>2.Расширять кругозор, активизировать словарь, развивать смысловую память, увеличивать объём запоминаемого материала.</w:t>
            </w:r>
          </w:p>
          <w:p w:rsidR="00146792" w:rsidRPr="000C400B" w:rsidRDefault="006078BB" w:rsidP="004F5B4D">
            <w:r>
              <w:t xml:space="preserve">3.Воспитывать аккуратность и </w:t>
            </w:r>
          </w:p>
          <w:p w:rsidR="006078BB" w:rsidRDefault="006078BB" w:rsidP="004F5B4D">
            <w:r>
              <w:lastRenderedPageBreak/>
              <w:t>последовательность в работе.</w:t>
            </w:r>
          </w:p>
        </w:tc>
        <w:tc>
          <w:tcPr>
            <w:tcW w:w="3260" w:type="dxa"/>
            <w:gridSpan w:val="3"/>
          </w:tcPr>
          <w:p w:rsidR="006078BB" w:rsidRDefault="006078BB" w:rsidP="00D13A9B">
            <w:r>
              <w:lastRenderedPageBreak/>
              <w:t>1..Оформить в альбоме лист: «Название деталей и контурных срезов ночной сорочки».</w:t>
            </w:r>
          </w:p>
        </w:tc>
        <w:tc>
          <w:tcPr>
            <w:tcW w:w="1843" w:type="dxa"/>
          </w:tcPr>
          <w:p w:rsidR="006078BB" w:rsidRPr="00D9568A" w:rsidRDefault="006078BB" w:rsidP="00C632AE">
            <w:r>
              <w:t>Деталь, контурный срез.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5662E4" w:rsidRDefault="006078BB" w:rsidP="005662E4">
            <w:pPr>
              <w:jc w:val="center"/>
            </w:pPr>
            <w:r>
              <w:lastRenderedPageBreak/>
              <w:t>7.</w:t>
            </w:r>
          </w:p>
        </w:tc>
        <w:tc>
          <w:tcPr>
            <w:tcW w:w="1035" w:type="dxa"/>
          </w:tcPr>
          <w:p w:rsidR="006078BB" w:rsidRPr="005662E4" w:rsidRDefault="006078BB" w:rsidP="005662E4">
            <w:pPr>
              <w:jc w:val="center"/>
            </w:pPr>
            <w:r>
              <w:t>2</w:t>
            </w:r>
          </w:p>
        </w:tc>
        <w:tc>
          <w:tcPr>
            <w:tcW w:w="3408" w:type="dxa"/>
          </w:tcPr>
          <w:p w:rsidR="006078BB" w:rsidRPr="005662E4" w:rsidRDefault="006078BB" w:rsidP="00C632AE">
            <w:r>
              <w:t>Изготовление выкройки ночной сорочки.</w:t>
            </w:r>
          </w:p>
        </w:tc>
        <w:tc>
          <w:tcPr>
            <w:tcW w:w="5083" w:type="dxa"/>
            <w:gridSpan w:val="3"/>
          </w:tcPr>
          <w:p w:rsidR="006078BB" w:rsidRDefault="006078BB" w:rsidP="00D13A9B">
            <w:r>
              <w:t>1.Учить школьников изготавливать выкройку ночной сорочки, готовить её к раскрою.</w:t>
            </w:r>
          </w:p>
          <w:p w:rsidR="006078BB" w:rsidRDefault="006078BB" w:rsidP="00D13A9B">
            <w:r>
              <w:t>2.Учить сосредотачиваться на задании длительное время, доводить начатую работу до конца, развивать глазомер.</w:t>
            </w:r>
          </w:p>
          <w:p w:rsidR="006078BB" w:rsidRPr="005662E4" w:rsidRDefault="006078BB" w:rsidP="00C632AE">
            <w:r>
              <w:t>3.Воспитывать физическую и психическую выносливость, усидчивость.</w:t>
            </w:r>
          </w:p>
        </w:tc>
        <w:tc>
          <w:tcPr>
            <w:tcW w:w="3260" w:type="dxa"/>
            <w:gridSpan w:val="3"/>
          </w:tcPr>
          <w:p w:rsidR="006078BB" w:rsidRDefault="006078BB" w:rsidP="00E73EF5">
            <w:r>
              <w:t>1. Изготовить  выкройку ночной сорочки и подкройной обтачки.</w:t>
            </w:r>
          </w:p>
          <w:p w:rsidR="006078BB" w:rsidRPr="00C57FB3" w:rsidRDefault="006078BB" w:rsidP="00E73EF5">
            <w:r>
              <w:t>2.Подготовить выкройку к раскрою.</w:t>
            </w:r>
          </w:p>
        </w:tc>
        <w:tc>
          <w:tcPr>
            <w:tcW w:w="1843" w:type="dxa"/>
          </w:tcPr>
          <w:p w:rsidR="006078BB" w:rsidRPr="00C57FB3" w:rsidRDefault="006078BB" w:rsidP="00E73EF5">
            <w:r>
              <w:t>Выкройка, подкройная обтачка.</w:t>
            </w:r>
          </w:p>
        </w:tc>
      </w:tr>
      <w:tr w:rsidR="006078BB" w:rsidTr="006078BB">
        <w:trPr>
          <w:trHeight w:val="2880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C57FB3" w:rsidRDefault="006078BB" w:rsidP="00C57FB3">
            <w:pPr>
              <w:jc w:val="center"/>
            </w:pPr>
            <w:r>
              <w:t>8.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C57FB3" w:rsidRDefault="006078BB" w:rsidP="00C57FB3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6078BB" w:rsidRPr="00C57FB3" w:rsidRDefault="006078BB" w:rsidP="00CB188E">
            <w:r>
              <w:t>Подготовка ткани к раскрою. Раскрой ночной сорочки.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Default="006078BB" w:rsidP="00C632AE">
            <w:r>
              <w:t>1. Закрепить у школьников ЗУНы по подготовке ткани к раскрою, рациональному крою. Закрепить навыки выполнения копировальных стежков.</w:t>
            </w:r>
          </w:p>
          <w:p w:rsidR="006078BB" w:rsidRDefault="006078BB" w:rsidP="00C632AE">
            <w:r>
              <w:t>2.Коррегировать произвольное внимание, работать над развитием долговременной моторной памяти, мышления.</w:t>
            </w:r>
          </w:p>
          <w:p w:rsidR="006078BB" w:rsidRPr="00C57FB3" w:rsidRDefault="006078BB" w:rsidP="00C632AE">
            <w:r>
              <w:t>3.Воспитывать умения соблюдать правила техники безопасности в мастерской при работе с ножницами.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078BB" w:rsidRDefault="006078BB" w:rsidP="00C632AE">
            <w:r>
              <w:t>1.Подготовить ткань к раскрою.</w:t>
            </w:r>
          </w:p>
          <w:p w:rsidR="006078BB" w:rsidRDefault="006078BB" w:rsidP="002035FB">
            <w:r>
              <w:t>2. Выполнить раскладку выкройки на ткани.</w:t>
            </w:r>
          </w:p>
          <w:p w:rsidR="006078BB" w:rsidRDefault="006078BB" w:rsidP="002035FB">
            <w:r>
              <w:t>3.Раскроить детали ночной сорочки.</w:t>
            </w:r>
          </w:p>
          <w:p w:rsidR="006078BB" w:rsidRPr="00C57FB3" w:rsidRDefault="006078BB" w:rsidP="002035FB">
            <w:r>
              <w:t>4.Подготовить детали кроя к обработке.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078BB" w:rsidRDefault="006078BB" w:rsidP="008C1007">
            <w:r>
              <w:t xml:space="preserve">Рациональный </w:t>
            </w:r>
          </w:p>
          <w:p w:rsidR="006078BB" w:rsidRPr="007C385D" w:rsidRDefault="006078BB" w:rsidP="008C1007">
            <w:r>
              <w:t>крой.</w:t>
            </w:r>
          </w:p>
        </w:tc>
      </w:tr>
      <w:tr w:rsidR="006078BB" w:rsidTr="006078BB">
        <w:trPr>
          <w:trHeight w:val="412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Pr="00A617E8" w:rsidRDefault="006078BB" w:rsidP="00C57FB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617E8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4E6540" w:rsidRDefault="006078BB" w:rsidP="00C57F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359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078BB" w:rsidRPr="00A617E8" w:rsidRDefault="006078BB" w:rsidP="008C1007">
            <w:pPr>
              <w:rPr>
                <w:b/>
                <w:sz w:val="28"/>
                <w:szCs w:val="28"/>
              </w:rPr>
            </w:pPr>
            <w:r w:rsidRPr="00A617E8">
              <w:rPr>
                <w:b/>
                <w:sz w:val="28"/>
                <w:szCs w:val="28"/>
              </w:rPr>
              <w:t>Обработка подкройной обтачкой горловины ночной сорочки</w:t>
            </w:r>
          </w:p>
        </w:tc>
      </w:tr>
      <w:tr w:rsidR="006078BB" w:rsidTr="006078BB">
        <w:trPr>
          <w:trHeight w:val="330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Default="006078BB" w:rsidP="00C57FB3">
            <w:pPr>
              <w:jc w:val="center"/>
            </w:pPr>
            <w:r>
              <w:t>1.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Default="006078BB" w:rsidP="00C57FB3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Default="006078BB" w:rsidP="00CB188E">
            <w:r>
              <w:t>Неполадки в работе швейной машины.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C632AE">
            <w:r>
              <w:t>1.Ознакомить учащихся с неполадками в работе швейной машины и способами их устранения.</w:t>
            </w:r>
          </w:p>
          <w:p w:rsidR="006078BB" w:rsidRDefault="006078BB" w:rsidP="00C632AE">
            <w:r>
              <w:t>2.Активизировать познавательную деятельность, учить фиксировать внимание на предлагаемом задании.</w:t>
            </w:r>
          </w:p>
          <w:p w:rsidR="006078BB" w:rsidRDefault="006078BB" w:rsidP="00C632AE">
            <w:r>
              <w:t>3.Воспитывать дисциплину, ответственное отношение к выполняемому заданию.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8C1007">
            <w:r>
              <w:t>1.Тренировочные упражнения по устранению неполадок в работе швейной машины: слабая строчка, петляет сверху, петляет снизу.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8C1007">
            <w:r>
              <w:t>Неполадки, слабая строчка, петляет сверху, петляет снизу.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7C385D" w:rsidRDefault="006078BB" w:rsidP="007C385D">
            <w:pPr>
              <w:jc w:val="center"/>
            </w:pPr>
            <w:r>
              <w:t>2.</w:t>
            </w:r>
          </w:p>
        </w:tc>
        <w:tc>
          <w:tcPr>
            <w:tcW w:w="1035" w:type="dxa"/>
          </w:tcPr>
          <w:p w:rsidR="006078BB" w:rsidRPr="007C385D" w:rsidRDefault="006078BB" w:rsidP="007C385D">
            <w:pPr>
              <w:jc w:val="center"/>
            </w:pPr>
            <w:r>
              <w:t>1</w:t>
            </w:r>
          </w:p>
        </w:tc>
        <w:tc>
          <w:tcPr>
            <w:tcW w:w="3408" w:type="dxa"/>
          </w:tcPr>
          <w:p w:rsidR="006078BB" w:rsidRPr="007C385D" w:rsidRDefault="006078BB" w:rsidP="00CB188E">
            <w:r>
              <w:t>План работы по пошиву ночной сорочки.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t>1.Учить школьников планировать работу.</w:t>
            </w:r>
          </w:p>
          <w:p w:rsidR="006078BB" w:rsidRDefault="006078BB" w:rsidP="00C632AE">
            <w:r>
              <w:t>2.Расширять кругозор, пополнять и обогащать пассивный и активный словарный запас.</w:t>
            </w:r>
          </w:p>
          <w:p w:rsidR="006078BB" w:rsidRPr="007C385D" w:rsidRDefault="006078BB" w:rsidP="00C632AE">
            <w:r>
              <w:t>3.Воспитывать устойчивый положительный интерес к занятиям.</w:t>
            </w:r>
          </w:p>
        </w:tc>
        <w:tc>
          <w:tcPr>
            <w:tcW w:w="3260" w:type="dxa"/>
            <w:gridSpan w:val="3"/>
          </w:tcPr>
          <w:p w:rsidR="006078BB" w:rsidRDefault="006078BB" w:rsidP="009E2BF5">
            <w:r>
              <w:t>1.Составить план работы по пошиву  ночной сорочки.</w:t>
            </w:r>
          </w:p>
          <w:p w:rsidR="006078BB" w:rsidRPr="009E7562" w:rsidRDefault="006078BB" w:rsidP="009E2BF5">
            <w:r>
              <w:t>2.Записать в тетрадь.</w:t>
            </w:r>
          </w:p>
        </w:tc>
        <w:tc>
          <w:tcPr>
            <w:tcW w:w="1843" w:type="dxa"/>
          </w:tcPr>
          <w:p w:rsidR="006078BB" w:rsidRDefault="006078BB" w:rsidP="00C632AE">
            <w:r>
              <w:t>Планирование</w:t>
            </w:r>
          </w:p>
          <w:p w:rsidR="006078BB" w:rsidRPr="009E7562" w:rsidRDefault="006078BB" w:rsidP="00C632AE">
            <w:r>
              <w:t>работы.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DF7B11" w:rsidRDefault="006078BB" w:rsidP="00DF7B11">
            <w:pPr>
              <w:jc w:val="center"/>
            </w:pPr>
            <w:r>
              <w:t>3.</w:t>
            </w:r>
          </w:p>
        </w:tc>
        <w:tc>
          <w:tcPr>
            <w:tcW w:w="1035" w:type="dxa"/>
          </w:tcPr>
          <w:p w:rsidR="006078BB" w:rsidRPr="00DF7B11" w:rsidRDefault="00CF014E" w:rsidP="00DF7B11">
            <w:pPr>
              <w:jc w:val="center"/>
            </w:pPr>
            <w:r>
              <w:t>4</w:t>
            </w:r>
          </w:p>
        </w:tc>
        <w:tc>
          <w:tcPr>
            <w:tcW w:w="3408" w:type="dxa"/>
          </w:tcPr>
          <w:p w:rsidR="006078BB" w:rsidRPr="00DF7B11" w:rsidRDefault="006078BB" w:rsidP="00CB188E">
            <w:r>
              <w:t xml:space="preserve">Обработка на образце среза горловины подкройной </w:t>
            </w:r>
            <w:r>
              <w:lastRenderedPageBreak/>
              <w:t>обтачкой.</w:t>
            </w:r>
          </w:p>
        </w:tc>
        <w:tc>
          <w:tcPr>
            <w:tcW w:w="5083" w:type="dxa"/>
            <w:gridSpan w:val="3"/>
          </w:tcPr>
          <w:p w:rsidR="006078BB" w:rsidRDefault="006078BB" w:rsidP="008C5F85">
            <w:r>
              <w:rPr>
                <w:color w:val="000000" w:themeColor="text1"/>
              </w:rPr>
              <w:lastRenderedPageBreak/>
              <w:t>1.Закрепить у учащихся ЗУНы по обработке выреза горловины подкройной обтачкой.</w:t>
            </w:r>
          </w:p>
          <w:p w:rsidR="006078BB" w:rsidRDefault="006078BB" w:rsidP="008C5F85">
            <w:r>
              <w:lastRenderedPageBreak/>
              <w:t>2.Учить сосредотачиваться на задании длительное время, доводить начатую работу до конца, развивать глазомер.</w:t>
            </w:r>
          </w:p>
          <w:p w:rsidR="006078BB" w:rsidRPr="00DF7B11" w:rsidRDefault="006078BB" w:rsidP="00DF7B11">
            <w:r>
              <w:t>3. Работать над коррекцией и развитием личностных  качеств, эмоционально-волевой сферы. Воспитывать самостоятельность при выполнении трудовых заданий, аккуратность.</w:t>
            </w:r>
          </w:p>
        </w:tc>
        <w:tc>
          <w:tcPr>
            <w:tcW w:w="3260" w:type="dxa"/>
            <w:gridSpan w:val="3"/>
          </w:tcPr>
          <w:p w:rsidR="006078BB" w:rsidRDefault="006078BB" w:rsidP="009E2BF5">
            <w:r>
              <w:lastRenderedPageBreak/>
              <w:t xml:space="preserve">1. Обработать на образце выреза горловины </w:t>
            </w:r>
            <w:r>
              <w:lastRenderedPageBreak/>
              <w:t>подкройной обтачкой.</w:t>
            </w:r>
          </w:p>
          <w:p w:rsidR="006078BB" w:rsidRPr="00DF7B11" w:rsidRDefault="006078BB" w:rsidP="009E2BF5">
            <w:r>
              <w:t>2.Оформить образец в альбом.</w:t>
            </w:r>
          </w:p>
        </w:tc>
        <w:tc>
          <w:tcPr>
            <w:tcW w:w="1843" w:type="dxa"/>
          </w:tcPr>
          <w:p w:rsidR="006078BB" w:rsidRPr="00DF7B11" w:rsidRDefault="006078BB" w:rsidP="00C632AE">
            <w:r>
              <w:lastRenderedPageBreak/>
              <w:t>Подкройная обтачка.</w:t>
            </w:r>
          </w:p>
        </w:tc>
      </w:tr>
      <w:tr w:rsidR="006078BB" w:rsidTr="006078BB">
        <w:trPr>
          <w:trHeight w:val="1987"/>
        </w:trPr>
        <w:tc>
          <w:tcPr>
            <w:tcW w:w="822" w:type="dxa"/>
            <w:gridSpan w:val="2"/>
          </w:tcPr>
          <w:p w:rsidR="006078BB" w:rsidRPr="00DF7B11" w:rsidRDefault="006078BB" w:rsidP="00DF7B11">
            <w:pPr>
              <w:jc w:val="center"/>
            </w:pPr>
            <w:r>
              <w:lastRenderedPageBreak/>
              <w:t>4.</w:t>
            </w:r>
          </w:p>
        </w:tc>
        <w:tc>
          <w:tcPr>
            <w:tcW w:w="1035" w:type="dxa"/>
          </w:tcPr>
          <w:p w:rsidR="006078BB" w:rsidRPr="00DF7B11" w:rsidRDefault="006078BB" w:rsidP="00DF7B11">
            <w:pPr>
              <w:jc w:val="center"/>
            </w:pPr>
            <w:r>
              <w:t>3</w:t>
            </w:r>
          </w:p>
        </w:tc>
        <w:tc>
          <w:tcPr>
            <w:tcW w:w="3408" w:type="dxa"/>
          </w:tcPr>
          <w:p w:rsidR="006078BB" w:rsidRPr="00BF278F" w:rsidRDefault="006078BB" w:rsidP="00CB188E">
            <w:pPr>
              <w:rPr>
                <w:color w:val="000000" w:themeColor="text1"/>
              </w:rPr>
            </w:pPr>
            <w:r w:rsidRPr="00BF278F">
              <w:rPr>
                <w:color w:val="000000" w:themeColor="text1"/>
              </w:rPr>
              <w:t>Обработка</w:t>
            </w:r>
            <w:r>
              <w:rPr>
                <w:color w:val="000000" w:themeColor="text1"/>
              </w:rPr>
              <w:t xml:space="preserve"> среза горловины и рукавов ночной сорочки подкройной обтачкой.</w:t>
            </w:r>
          </w:p>
        </w:tc>
        <w:tc>
          <w:tcPr>
            <w:tcW w:w="5083" w:type="dxa"/>
            <w:gridSpan w:val="3"/>
          </w:tcPr>
          <w:p w:rsidR="006078BB" w:rsidRPr="001C6C80" w:rsidRDefault="006078BB" w:rsidP="00C632AE">
            <w:r>
              <w:rPr>
                <w:color w:val="000000" w:themeColor="text1"/>
              </w:rPr>
              <w:t>1.Закрепить у учащихся ЗУНы по обработке выреза горловины подкройной обтачкой.</w:t>
            </w:r>
          </w:p>
          <w:p w:rsidR="006078BB" w:rsidRPr="00BF278F" w:rsidRDefault="006078BB" w:rsidP="00C632AE">
            <w:pPr>
              <w:rPr>
                <w:color w:val="000000" w:themeColor="text1"/>
              </w:rPr>
            </w:pPr>
            <w:r w:rsidRPr="00BF278F">
              <w:rPr>
                <w:color w:val="000000" w:themeColor="text1"/>
              </w:rPr>
              <w:t xml:space="preserve">2.Развивать устойчивое внимание, </w:t>
            </w:r>
            <w:r>
              <w:rPr>
                <w:color w:val="000000" w:themeColor="text1"/>
              </w:rPr>
              <w:t xml:space="preserve">формировать обще трудовые умения, </w:t>
            </w:r>
            <w:r w:rsidRPr="00BF278F">
              <w:rPr>
                <w:color w:val="000000" w:themeColor="text1"/>
              </w:rPr>
              <w:t>работать над развитием связной устной речи.</w:t>
            </w:r>
          </w:p>
          <w:p w:rsidR="006078BB" w:rsidRPr="00BF278F" w:rsidRDefault="006078BB" w:rsidP="00C632AE">
            <w:pPr>
              <w:rPr>
                <w:color w:val="000000" w:themeColor="text1"/>
              </w:rPr>
            </w:pPr>
            <w:r w:rsidRPr="00BF278F">
              <w:rPr>
                <w:color w:val="000000" w:themeColor="text1"/>
              </w:rPr>
              <w:t>3.Прививать правила культуры труда.</w:t>
            </w:r>
          </w:p>
        </w:tc>
        <w:tc>
          <w:tcPr>
            <w:tcW w:w="3260" w:type="dxa"/>
            <w:gridSpan w:val="3"/>
          </w:tcPr>
          <w:p w:rsidR="006078BB" w:rsidRDefault="006078BB" w:rsidP="001C6C80">
            <w:r>
              <w:t xml:space="preserve">1. Обработать вырез горловины и срезы рукавов </w:t>
            </w:r>
            <w:r>
              <w:rPr>
                <w:color w:val="000000" w:themeColor="text1"/>
              </w:rPr>
              <w:t>ночной сорочки</w:t>
            </w:r>
            <w:r>
              <w:t xml:space="preserve">  подкройной обтачкой.</w:t>
            </w:r>
          </w:p>
          <w:p w:rsidR="006078BB" w:rsidRPr="00C70317" w:rsidRDefault="006078BB" w:rsidP="001C6C80"/>
        </w:tc>
        <w:tc>
          <w:tcPr>
            <w:tcW w:w="1843" w:type="dxa"/>
          </w:tcPr>
          <w:p w:rsidR="006078BB" w:rsidRPr="00C70317" w:rsidRDefault="006078BB" w:rsidP="00C632AE">
            <w:r>
              <w:t>Срез, вырез.</w:t>
            </w:r>
          </w:p>
        </w:tc>
      </w:tr>
      <w:tr w:rsidR="006078BB" w:rsidTr="006078BB">
        <w:trPr>
          <w:trHeight w:val="330"/>
        </w:trPr>
        <w:tc>
          <w:tcPr>
            <w:tcW w:w="822" w:type="dxa"/>
            <w:gridSpan w:val="2"/>
          </w:tcPr>
          <w:p w:rsidR="006078BB" w:rsidRDefault="006078BB" w:rsidP="00DF7B11">
            <w:pPr>
              <w:jc w:val="center"/>
            </w:pPr>
            <w:r>
              <w:t>5.</w:t>
            </w:r>
          </w:p>
        </w:tc>
        <w:tc>
          <w:tcPr>
            <w:tcW w:w="1035" w:type="dxa"/>
          </w:tcPr>
          <w:p w:rsidR="006078BB" w:rsidRDefault="00CF014E" w:rsidP="00DF7B11">
            <w:pPr>
              <w:jc w:val="center"/>
            </w:pPr>
            <w:r>
              <w:t>2</w:t>
            </w:r>
          </w:p>
        </w:tc>
        <w:tc>
          <w:tcPr>
            <w:tcW w:w="3408" w:type="dxa"/>
          </w:tcPr>
          <w:p w:rsidR="006078BB" w:rsidRDefault="006078BB" w:rsidP="009C5170">
            <w:r>
              <w:t>Обработка боковых срезов ночной сорочки. запошивочным швом.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rPr>
                <w:color w:val="000000" w:themeColor="text1"/>
              </w:rPr>
              <w:t>1.Закрепить у учащихся ЗУНы по выполнению бельевых соединительных швов.</w:t>
            </w:r>
          </w:p>
          <w:p w:rsidR="006078BB" w:rsidRDefault="006078BB" w:rsidP="00C632AE">
            <w:r>
              <w:t>2.Развивать обще трудовые умения, зрительное восприятие,  глазомер.</w:t>
            </w:r>
          </w:p>
          <w:p w:rsidR="006078BB" w:rsidRDefault="006078BB" w:rsidP="00C632AE">
            <w:r>
              <w:t>3.Воспитывать усидчивость, тщательность в работе.</w:t>
            </w:r>
          </w:p>
        </w:tc>
        <w:tc>
          <w:tcPr>
            <w:tcW w:w="3260" w:type="dxa"/>
            <w:gridSpan w:val="3"/>
          </w:tcPr>
          <w:p w:rsidR="006078BB" w:rsidRDefault="006078BB" w:rsidP="00C632AE">
            <w:r>
              <w:t>1. Обработать боковые срезы ночной сорочки. запошивочным швом.</w:t>
            </w:r>
          </w:p>
          <w:p w:rsidR="006078BB" w:rsidRDefault="006078BB" w:rsidP="00C632AE"/>
        </w:tc>
        <w:tc>
          <w:tcPr>
            <w:tcW w:w="1843" w:type="dxa"/>
          </w:tcPr>
          <w:p w:rsidR="006078BB" w:rsidRDefault="006078BB" w:rsidP="00C632AE">
            <w:r>
              <w:t>Косой</w:t>
            </w:r>
          </w:p>
          <w:p w:rsidR="006078BB" w:rsidRDefault="006078BB" w:rsidP="00C632AE">
            <w:r>
              <w:t>срез.</w:t>
            </w:r>
          </w:p>
        </w:tc>
      </w:tr>
      <w:tr w:rsidR="006078BB" w:rsidTr="006078BB">
        <w:trPr>
          <w:trHeight w:val="2040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7B2F32" w:rsidRDefault="006078BB" w:rsidP="007B2F32">
            <w:pPr>
              <w:jc w:val="center"/>
            </w:pPr>
            <w:r>
              <w:t>6.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7B2F32" w:rsidRDefault="006078BB" w:rsidP="007B2F32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6078BB" w:rsidRPr="007B2F32" w:rsidRDefault="006078BB" w:rsidP="00C632AE">
            <w:r>
              <w:t>Обработка нижнего среза ночной сорочки швом вподгибку с закрытым срезом. Утюжка изделия.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Default="006078BB" w:rsidP="007B2F32">
            <w:r>
              <w:rPr>
                <w:color w:val="000000" w:themeColor="text1"/>
              </w:rPr>
              <w:t>1.Закрепить у учащихся профессиональные приёмы работы на швейном оборудовании, ЗУНы по выполнению краевых швов.</w:t>
            </w:r>
          </w:p>
          <w:p w:rsidR="006078BB" w:rsidRDefault="006078BB" w:rsidP="007B2F32">
            <w:r>
              <w:t>2. Работать над развитием зрительного восприятия, мелкой моторики рук, двигательной памяти.</w:t>
            </w:r>
          </w:p>
          <w:p w:rsidR="006078BB" w:rsidRPr="007B2F32" w:rsidRDefault="006078BB" w:rsidP="007B2F32">
            <w:r>
              <w:t>3.Воспитывать умение строго придерживаться трудовой дисциплины.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078BB" w:rsidRDefault="006078BB" w:rsidP="009362D9">
            <w:r>
              <w:t>1. Обработать нижний срез ночной сорочки швом вподгибку с закрытым срезом.</w:t>
            </w:r>
          </w:p>
          <w:p w:rsidR="006078BB" w:rsidRDefault="006078BB" w:rsidP="009362D9">
            <w:r>
              <w:t>2.Проверить качество пошива изделия.</w:t>
            </w:r>
          </w:p>
          <w:p w:rsidR="006078BB" w:rsidRPr="007B2F32" w:rsidRDefault="006078BB" w:rsidP="009362D9">
            <w:r>
              <w:t>3.Отутюжить готовое изделие.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6078BB" w:rsidRPr="007B2F32" w:rsidRDefault="006078BB" w:rsidP="00C632AE">
            <w:r>
              <w:t>Шов вподгибку с закрытым срезом, качество, контроль, самоконтроль.</w:t>
            </w:r>
          </w:p>
        </w:tc>
      </w:tr>
      <w:tr w:rsidR="006078BB" w:rsidTr="006078BB">
        <w:trPr>
          <w:trHeight w:val="374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Pr="00A617E8" w:rsidRDefault="006078BB" w:rsidP="007B2F3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617E8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Pr="004E6540" w:rsidRDefault="006078BB" w:rsidP="007B2F32">
            <w:pPr>
              <w:jc w:val="center"/>
              <w:rPr>
                <w:b/>
                <w:sz w:val="28"/>
                <w:szCs w:val="28"/>
              </w:rPr>
            </w:pPr>
            <w:r w:rsidRPr="004E6540">
              <w:rPr>
                <w:b/>
                <w:sz w:val="28"/>
                <w:szCs w:val="28"/>
              </w:rPr>
              <w:t>1</w:t>
            </w:r>
            <w:r w:rsidR="00CF014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594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78BB" w:rsidRPr="00A617E8" w:rsidRDefault="006078BB" w:rsidP="00C632AE">
            <w:pPr>
              <w:rPr>
                <w:b/>
                <w:sz w:val="28"/>
                <w:szCs w:val="28"/>
              </w:rPr>
            </w:pPr>
            <w:r w:rsidRPr="00A617E8">
              <w:rPr>
                <w:b/>
                <w:sz w:val="28"/>
                <w:szCs w:val="28"/>
              </w:rPr>
              <w:t>Пошив однодетального изделия с прямыми срезами. Пооперационное разделение труда.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947F7E" w:rsidRDefault="006078BB" w:rsidP="00947F7E">
            <w:pPr>
              <w:jc w:val="center"/>
            </w:pPr>
            <w:r>
              <w:t>1.</w:t>
            </w:r>
          </w:p>
        </w:tc>
        <w:tc>
          <w:tcPr>
            <w:tcW w:w="1035" w:type="dxa"/>
          </w:tcPr>
          <w:p w:rsidR="006078BB" w:rsidRPr="00947F7E" w:rsidRDefault="006078BB" w:rsidP="00947F7E">
            <w:pPr>
              <w:jc w:val="center"/>
            </w:pPr>
            <w:r>
              <w:t>1</w:t>
            </w:r>
          </w:p>
        </w:tc>
        <w:tc>
          <w:tcPr>
            <w:tcW w:w="3408" w:type="dxa"/>
          </w:tcPr>
          <w:p w:rsidR="006078BB" w:rsidRPr="00947F7E" w:rsidRDefault="006078BB" w:rsidP="00C632AE">
            <w:r>
              <w:t>Ткацкое производство.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t xml:space="preserve">1.Дать учащимся представление о ткацком производстве, профессиях ткацкого производства. </w:t>
            </w:r>
          </w:p>
          <w:p w:rsidR="006078BB" w:rsidRDefault="006078BB" w:rsidP="00C632AE">
            <w:r>
              <w:t>2.Расширять кругозор, активизировать мыслительную деятельность, развивать анализирующую функцию устной речи.</w:t>
            </w:r>
          </w:p>
          <w:p w:rsidR="006078BB" w:rsidRPr="00947F7E" w:rsidRDefault="006078BB" w:rsidP="00C632AE">
            <w:r>
              <w:lastRenderedPageBreak/>
              <w:t>3.Воспитывать стойкий положительный интерес к предмету.</w:t>
            </w:r>
          </w:p>
        </w:tc>
        <w:tc>
          <w:tcPr>
            <w:tcW w:w="3260" w:type="dxa"/>
            <w:gridSpan w:val="3"/>
          </w:tcPr>
          <w:p w:rsidR="006078BB" w:rsidRPr="00A47B26" w:rsidRDefault="006078BB" w:rsidP="0074556C">
            <w:r>
              <w:lastRenderedPageBreak/>
              <w:t xml:space="preserve">1.Заполнить таблицу </w:t>
            </w:r>
          </w:p>
          <w:p w:rsidR="006078BB" w:rsidRPr="00A47B26" w:rsidRDefault="006078BB" w:rsidP="00D85CC3">
            <w:r>
              <w:t>«Ткацкое производство».</w:t>
            </w:r>
          </w:p>
        </w:tc>
        <w:tc>
          <w:tcPr>
            <w:tcW w:w="1843" w:type="dxa"/>
          </w:tcPr>
          <w:p w:rsidR="006078BB" w:rsidRPr="00A47B26" w:rsidRDefault="006078BB" w:rsidP="00C632AE">
            <w:r>
              <w:t xml:space="preserve">Ткацкое производство, ткацкая фабрика, ткачиха, ткачество, нить </w:t>
            </w:r>
            <w:r>
              <w:lastRenderedPageBreak/>
              <w:t>основы, нить утка.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AB4E81" w:rsidRDefault="006078BB" w:rsidP="00AB4E81">
            <w:pPr>
              <w:jc w:val="center"/>
            </w:pPr>
            <w:r>
              <w:lastRenderedPageBreak/>
              <w:t>2.</w:t>
            </w:r>
          </w:p>
        </w:tc>
        <w:tc>
          <w:tcPr>
            <w:tcW w:w="1035" w:type="dxa"/>
          </w:tcPr>
          <w:p w:rsidR="006078BB" w:rsidRPr="00AB4E81" w:rsidRDefault="006078BB" w:rsidP="00AB4E81">
            <w:pPr>
              <w:jc w:val="center"/>
            </w:pPr>
            <w:r>
              <w:t>2</w:t>
            </w:r>
          </w:p>
        </w:tc>
        <w:tc>
          <w:tcPr>
            <w:tcW w:w="3408" w:type="dxa"/>
          </w:tcPr>
          <w:p w:rsidR="006078BB" w:rsidRDefault="006078BB" w:rsidP="00C632AE">
            <w:pPr>
              <w:rPr>
                <w:b/>
                <w:i/>
                <w:sz w:val="28"/>
                <w:szCs w:val="28"/>
              </w:rPr>
            </w:pPr>
            <w:r w:rsidRPr="004242B1">
              <w:rPr>
                <w:b/>
                <w:i/>
                <w:sz w:val="28"/>
                <w:szCs w:val="28"/>
              </w:rPr>
              <w:t>Лабораторная работа.</w:t>
            </w:r>
          </w:p>
          <w:p w:rsidR="006078BB" w:rsidRPr="009C5170" w:rsidRDefault="006078BB" w:rsidP="00C632AE">
            <w:r>
              <w:t>Льняная ткань.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t>1.Познакомить учащихся с процессом производства и свойствами, правилами утюжки, ассортиментом льняных тканей.</w:t>
            </w:r>
          </w:p>
          <w:p w:rsidR="006078BB" w:rsidRDefault="006078BB" w:rsidP="00C632AE">
            <w:r>
              <w:t>2.Развивать восприятие, память, речь. Расширять кругозор.</w:t>
            </w:r>
          </w:p>
          <w:p w:rsidR="006078BB" w:rsidRPr="00512122" w:rsidRDefault="006078BB" w:rsidP="00C632AE">
            <w:r>
              <w:t>3.Воспитывать активность, прививать умение придерживаться трудовой дисциплины.</w:t>
            </w:r>
          </w:p>
        </w:tc>
        <w:tc>
          <w:tcPr>
            <w:tcW w:w="3260" w:type="dxa"/>
            <w:gridSpan w:val="3"/>
          </w:tcPr>
          <w:p w:rsidR="006078BB" w:rsidRDefault="006078BB" w:rsidP="00C632AE">
            <w:r>
              <w:t>1.Выполнить лабораторную работу «Изучение свойств льняных тканей».</w:t>
            </w:r>
          </w:p>
          <w:p w:rsidR="006078BB" w:rsidRPr="00512122" w:rsidRDefault="006078BB" w:rsidP="00C632AE">
            <w:r>
              <w:t>2.Заполнить таблицу.</w:t>
            </w:r>
          </w:p>
        </w:tc>
        <w:tc>
          <w:tcPr>
            <w:tcW w:w="1843" w:type="dxa"/>
          </w:tcPr>
          <w:p w:rsidR="006078BB" w:rsidRPr="00512122" w:rsidRDefault="006078BB" w:rsidP="00C632AE">
            <w:r>
              <w:t>Ассортимент льняных тканей.</w:t>
            </w:r>
          </w:p>
        </w:tc>
      </w:tr>
      <w:tr w:rsidR="006078BB" w:rsidTr="006078BB">
        <w:trPr>
          <w:trHeight w:val="1381"/>
        </w:trPr>
        <w:tc>
          <w:tcPr>
            <w:tcW w:w="822" w:type="dxa"/>
            <w:gridSpan w:val="2"/>
          </w:tcPr>
          <w:p w:rsidR="006078BB" w:rsidRPr="00512122" w:rsidRDefault="006078BB" w:rsidP="00512122">
            <w:pPr>
              <w:jc w:val="center"/>
            </w:pPr>
            <w:r>
              <w:t>3.</w:t>
            </w:r>
          </w:p>
        </w:tc>
        <w:tc>
          <w:tcPr>
            <w:tcW w:w="1035" w:type="dxa"/>
          </w:tcPr>
          <w:p w:rsidR="006078BB" w:rsidRPr="00512122" w:rsidRDefault="00CF014E" w:rsidP="00512122">
            <w:pPr>
              <w:jc w:val="center"/>
            </w:pPr>
            <w:r>
              <w:t>2</w:t>
            </w:r>
          </w:p>
        </w:tc>
        <w:tc>
          <w:tcPr>
            <w:tcW w:w="3408" w:type="dxa"/>
          </w:tcPr>
          <w:p w:rsidR="006078BB" w:rsidRPr="00512122" w:rsidRDefault="006078BB" w:rsidP="008A1075">
            <w:r>
              <w:t>Пооперационное разделение труда при пошиве изделия. Контроль, самоконтроль, взаимоконтроль.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t>1 .Познакомить  учащихся с пооперационным разделением труда при пошиве изделия.</w:t>
            </w:r>
          </w:p>
          <w:p w:rsidR="006078BB" w:rsidRDefault="006078BB" w:rsidP="00841496">
            <w:r>
              <w:t xml:space="preserve"> 2. Расширять кругозор, пополнять и обогащать пассивный и активный словарный запас.</w:t>
            </w:r>
          </w:p>
          <w:p w:rsidR="006078BB" w:rsidRDefault="006078BB" w:rsidP="00841496">
            <w:r>
              <w:t>3.Воспитывать умение придерживаться трудовой дисциплины. Работать над развитием и коррекцией восприятия, долговременной памяти.</w:t>
            </w:r>
          </w:p>
          <w:p w:rsidR="006078BB" w:rsidRPr="00512122" w:rsidRDefault="006078BB" w:rsidP="00704011">
            <w:r>
              <w:t>3. Прививать правила культуры труда. Отрабатывать  навыки самоконтроля, взаимоконтроля, контроля при работе в коллективе.</w:t>
            </w:r>
          </w:p>
        </w:tc>
        <w:tc>
          <w:tcPr>
            <w:tcW w:w="3260" w:type="dxa"/>
            <w:gridSpan w:val="3"/>
          </w:tcPr>
          <w:p w:rsidR="006078BB" w:rsidRDefault="006078BB" w:rsidP="00C632AE">
            <w:r>
              <w:t>1, Тренировочные упражнения по пошиву изделий с пооперационным разделением труда.</w:t>
            </w:r>
          </w:p>
          <w:p w:rsidR="006078BB" w:rsidRPr="00B1339E" w:rsidRDefault="006078BB" w:rsidP="00C632AE">
            <w:r>
              <w:t>2.Отработка навыков самоконтроля, взаимоконтроля, контроля при пошиве изделий с пооперационным разделением труда</w:t>
            </w:r>
          </w:p>
        </w:tc>
        <w:tc>
          <w:tcPr>
            <w:tcW w:w="1843" w:type="dxa"/>
          </w:tcPr>
          <w:p w:rsidR="006078BB" w:rsidRDefault="006078BB" w:rsidP="00C632AE">
            <w:r>
              <w:t>Пооперацион -ное разделение труда, самоконтроль, взаимо -</w:t>
            </w:r>
          </w:p>
          <w:p w:rsidR="006078BB" w:rsidRPr="00B1339E" w:rsidRDefault="006078BB" w:rsidP="00C632AE">
            <w:r>
              <w:t>контроль, контроль.</w:t>
            </w:r>
          </w:p>
        </w:tc>
      </w:tr>
      <w:tr w:rsidR="006078BB" w:rsidTr="006078BB">
        <w:trPr>
          <w:trHeight w:val="1985"/>
        </w:trPr>
        <w:tc>
          <w:tcPr>
            <w:tcW w:w="822" w:type="dxa"/>
            <w:gridSpan w:val="2"/>
          </w:tcPr>
          <w:p w:rsidR="006078BB" w:rsidRPr="00B1339E" w:rsidRDefault="006078BB" w:rsidP="00B1339E">
            <w:pPr>
              <w:jc w:val="center"/>
            </w:pPr>
            <w:r>
              <w:t>4.</w:t>
            </w:r>
          </w:p>
        </w:tc>
        <w:tc>
          <w:tcPr>
            <w:tcW w:w="1035" w:type="dxa"/>
          </w:tcPr>
          <w:p w:rsidR="006078BB" w:rsidRPr="00B1339E" w:rsidRDefault="006078BB" w:rsidP="00B1339E">
            <w:pPr>
              <w:jc w:val="center"/>
            </w:pPr>
            <w:r>
              <w:t>2</w:t>
            </w:r>
          </w:p>
        </w:tc>
        <w:tc>
          <w:tcPr>
            <w:tcW w:w="3408" w:type="dxa"/>
          </w:tcPr>
          <w:p w:rsidR="006078BB" w:rsidRPr="00B1339E" w:rsidRDefault="006078BB" w:rsidP="008A1075">
            <w:r>
              <w:t>Швы, используемые при фабричном пошиве бельевых изделий.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rPr>
                <w:color w:val="000000" w:themeColor="text1"/>
              </w:rPr>
              <w:t xml:space="preserve"> 1.Закрепить у учащихся ЗУНы по выполнению бельевых швов.</w:t>
            </w:r>
          </w:p>
          <w:p w:rsidR="006078BB" w:rsidRDefault="006078BB" w:rsidP="00C632AE">
            <w:r>
              <w:t>2.  Развивать восприятие, внимание, двигательную память.</w:t>
            </w:r>
          </w:p>
          <w:p w:rsidR="006078BB" w:rsidRPr="00B1339E" w:rsidRDefault="006078BB" w:rsidP="00C632AE">
            <w:r>
              <w:t>3.Воспитывать организационные умения. Воспитывать физическую и психическую выносливость, усидчивость.</w:t>
            </w:r>
          </w:p>
        </w:tc>
        <w:tc>
          <w:tcPr>
            <w:tcW w:w="3260" w:type="dxa"/>
            <w:gridSpan w:val="3"/>
          </w:tcPr>
          <w:p w:rsidR="006078BB" w:rsidRPr="00B9008D" w:rsidRDefault="006078BB" w:rsidP="00C632AE">
            <w:pPr>
              <w:rPr>
                <w:b/>
              </w:rPr>
            </w:pPr>
            <w:r>
              <w:t>1, Тренировочные упражнения по выполнению бельевых швов.</w:t>
            </w:r>
          </w:p>
        </w:tc>
        <w:tc>
          <w:tcPr>
            <w:tcW w:w="1843" w:type="dxa"/>
          </w:tcPr>
          <w:p w:rsidR="006078BB" w:rsidRPr="00044620" w:rsidRDefault="006078BB" w:rsidP="00BC7B4F">
            <w:r>
              <w:t>Бельевые швы.</w:t>
            </w:r>
          </w:p>
        </w:tc>
      </w:tr>
      <w:tr w:rsidR="006078BB" w:rsidTr="006078BB">
        <w:trPr>
          <w:trHeight w:val="615"/>
        </w:trPr>
        <w:tc>
          <w:tcPr>
            <w:tcW w:w="822" w:type="dxa"/>
            <w:gridSpan w:val="2"/>
          </w:tcPr>
          <w:p w:rsidR="006078BB" w:rsidRDefault="006078BB" w:rsidP="00B1339E">
            <w:pPr>
              <w:jc w:val="center"/>
            </w:pPr>
            <w:r>
              <w:t>5.</w:t>
            </w:r>
          </w:p>
        </w:tc>
        <w:tc>
          <w:tcPr>
            <w:tcW w:w="1035" w:type="dxa"/>
          </w:tcPr>
          <w:p w:rsidR="006078BB" w:rsidRDefault="006078BB" w:rsidP="00B1339E">
            <w:pPr>
              <w:jc w:val="center"/>
            </w:pPr>
            <w:r>
              <w:t>1</w:t>
            </w:r>
          </w:p>
        </w:tc>
        <w:tc>
          <w:tcPr>
            <w:tcW w:w="3408" w:type="dxa"/>
          </w:tcPr>
          <w:p w:rsidR="006078BB" w:rsidRDefault="006078BB" w:rsidP="008A1075">
            <w:r>
              <w:t>Наволочка с клапаном.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t>1 Расширять запас представлений учащихся о разнообразии швейных изделий. Познакомить с назначением, формой, размерами, тканями, применяемыми для их пошива. Учить планировать работу.</w:t>
            </w:r>
          </w:p>
          <w:p w:rsidR="006078BB" w:rsidRDefault="006078BB" w:rsidP="00C632AE">
            <w:r>
              <w:t xml:space="preserve">2.Развивать мыслительные операции: умение </w:t>
            </w:r>
            <w:r>
              <w:lastRenderedPageBreak/>
              <w:t>анализировать, сравнивать, устанавливать причинно-следственные связи.</w:t>
            </w:r>
          </w:p>
          <w:p w:rsidR="006078BB" w:rsidRDefault="006078BB" w:rsidP="00C632AE">
            <w:r>
              <w:t>3. Воспитывать трудовую дисциплину, прививать навыки культуры труда.</w:t>
            </w:r>
          </w:p>
        </w:tc>
        <w:tc>
          <w:tcPr>
            <w:tcW w:w="3260" w:type="dxa"/>
            <w:gridSpan w:val="3"/>
          </w:tcPr>
          <w:p w:rsidR="006078BB" w:rsidRDefault="006078BB" w:rsidP="00C632AE">
            <w:r>
              <w:lastRenderedPageBreak/>
              <w:t>1.Оформить в альбоме лист «Наволочка с клапаном».</w:t>
            </w:r>
          </w:p>
          <w:p w:rsidR="006078BB" w:rsidRDefault="006078BB" w:rsidP="00BC7B4F">
            <w:r>
              <w:t>2.Составить план работы по изготовлению наволочки с клапаном.</w:t>
            </w:r>
          </w:p>
          <w:p w:rsidR="006078BB" w:rsidRDefault="006078BB" w:rsidP="00BC7B4F">
            <w:r>
              <w:t xml:space="preserve">3.Подобрать коллекцию </w:t>
            </w:r>
            <w:r>
              <w:lastRenderedPageBreak/>
              <w:t>тканей. Оформить в альбом.</w:t>
            </w:r>
          </w:p>
          <w:p w:rsidR="006078BB" w:rsidRDefault="006078BB" w:rsidP="00C632AE"/>
        </w:tc>
        <w:tc>
          <w:tcPr>
            <w:tcW w:w="1843" w:type="dxa"/>
          </w:tcPr>
          <w:p w:rsidR="006078BB" w:rsidRPr="00F942C2" w:rsidRDefault="006078BB" w:rsidP="00C632AE">
            <w:r>
              <w:lastRenderedPageBreak/>
              <w:t>Наволочка с клапаном.</w:t>
            </w:r>
          </w:p>
        </w:tc>
      </w:tr>
      <w:tr w:rsidR="006078BB" w:rsidTr="006078BB">
        <w:trPr>
          <w:trHeight w:val="570"/>
        </w:trPr>
        <w:tc>
          <w:tcPr>
            <w:tcW w:w="822" w:type="dxa"/>
            <w:gridSpan w:val="2"/>
          </w:tcPr>
          <w:p w:rsidR="006078BB" w:rsidRDefault="006078BB" w:rsidP="00B1339E">
            <w:pPr>
              <w:jc w:val="center"/>
            </w:pPr>
            <w:r>
              <w:lastRenderedPageBreak/>
              <w:t>6.</w:t>
            </w:r>
          </w:p>
        </w:tc>
        <w:tc>
          <w:tcPr>
            <w:tcW w:w="1035" w:type="dxa"/>
          </w:tcPr>
          <w:p w:rsidR="006078BB" w:rsidRDefault="006078BB" w:rsidP="00B1339E">
            <w:pPr>
              <w:jc w:val="center"/>
            </w:pPr>
            <w:r>
              <w:t>2</w:t>
            </w:r>
          </w:p>
        </w:tc>
        <w:tc>
          <w:tcPr>
            <w:tcW w:w="3408" w:type="dxa"/>
          </w:tcPr>
          <w:p w:rsidR="006078BB" w:rsidRDefault="006078BB" w:rsidP="008A1075">
            <w:r>
              <w:t>Обработка поперечных срезов наволочки.</w:t>
            </w:r>
          </w:p>
        </w:tc>
        <w:tc>
          <w:tcPr>
            <w:tcW w:w="5083" w:type="dxa"/>
            <w:gridSpan w:val="3"/>
          </w:tcPr>
          <w:p w:rsidR="006078BB" w:rsidRDefault="006078BB" w:rsidP="00F942C2">
            <w:r>
              <w:t>1.Закрепить у школьников ЗУНы по выполнению краевого шва вподгибку с закрытым срезом.</w:t>
            </w:r>
          </w:p>
          <w:p w:rsidR="006078BB" w:rsidRDefault="006078BB" w:rsidP="00841496">
            <w:r>
              <w:t>2. Работать над развитием зрительного восприятия, мелкой моторики рук.</w:t>
            </w:r>
          </w:p>
          <w:p w:rsidR="006078BB" w:rsidRDefault="006078BB" w:rsidP="003B33B8">
            <w:r>
              <w:t>3. Воспитывать произвольность, прививать правила культуры труда.</w:t>
            </w:r>
          </w:p>
        </w:tc>
        <w:tc>
          <w:tcPr>
            <w:tcW w:w="3260" w:type="dxa"/>
            <w:gridSpan w:val="3"/>
          </w:tcPr>
          <w:p w:rsidR="006078BB" w:rsidRDefault="006078BB" w:rsidP="00F942C2">
            <w:r>
              <w:t>1. Обработать поперечные срезы наволочки. швом вподгибку с закрытым срезом.</w:t>
            </w:r>
          </w:p>
        </w:tc>
        <w:tc>
          <w:tcPr>
            <w:tcW w:w="1843" w:type="dxa"/>
          </w:tcPr>
          <w:p w:rsidR="006078BB" w:rsidRPr="00A75E39" w:rsidRDefault="006078BB" w:rsidP="00C632AE">
            <w:r>
              <w:t>Поперечные срезы, шов вподгибку с закрытым срезом.</w:t>
            </w:r>
          </w:p>
        </w:tc>
      </w:tr>
      <w:tr w:rsidR="006078BB" w:rsidTr="006078BB">
        <w:trPr>
          <w:trHeight w:val="375"/>
        </w:trPr>
        <w:tc>
          <w:tcPr>
            <w:tcW w:w="822" w:type="dxa"/>
            <w:gridSpan w:val="2"/>
          </w:tcPr>
          <w:p w:rsidR="006078BB" w:rsidRDefault="006078BB" w:rsidP="00B1339E">
            <w:pPr>
              <w:jc w:val="center"/>
            </w:pPr>
            <w:r>
              <w:t>7.</w:t>
            </w:r>
          </w:p>
        </w:tc>
        <w:tc>
          <w:tcPr>
            <w:tcW w:w="1035" w:type="dxa"/>
          </w:tcPr>
          <w:p w:rsidR="006078BB" w:rsidRDefault="006078BB" w:rsidP="00187F30">
            <w:pPr>
              <w:jc w:val="center"/>
            </w:pPr>
            <w:r>
              <w:t>4</w:t>
            </w:r>
          </w:p>
        </w:tc>
        <w:tc>
          <w:tcPr>
            <w:tcW w:w="3408" w:type="dxa"/>
          </w:tcPr>
          <w:p w:rsidR="006078BB" w:rsidRDefault="006078BB" w:rsidP="00C54905">
            <w:r>
              <w:t>Обработка боковых срезов наволочки двойным швом. Утюжка изделия.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t>1.Закрепить у школьников ЗУНы по выполнению двойного бельевого шва.</w:t>
            </w:r>
          </w:p>
          <w:p w:rsidR="006078BB" w:rsidRDefault="006078BB" w:rsidP="00C632AE">
            <w:r>
              <w:t>2.Развивать внимание, глазомер, зрительно-двигательную координацию.</w:t>
            </w:r>
          </w:p>
          <w:p w:rsidR="006078BB" w:rsidRDefault="006078BB" w:rsidP="00C632AE">
            <w:r>
              <w:t>3.Воспитывать аккуратность и последовательность в работе, умение доводить начатую работу до конца, придерживаться трудовой дисциплины.</w:t>
            </w:r>
          </w:p>
        </w:tc>
        <w:tc>
          <w:tcPr>
            <w:tcW w:w="3260" w:type="dxa"/>
            <w:gridSpan w:val="3"/>
          </w:tcPr>
          <w:p w:rsidR="006078BB" w:rsidRDefault="006078BB" w:rsidP="00CF53A5">
            <w:r>
              <w:t>1. Обработать боковые срезы наволочки двойным швом.</w:t>
            </w:r>
          </w:p>
          <w:p w:rsidR="006078BB" w:rsidRDefault="006078BB" w:rsidP="00CF53A5">
            <w:r>
              <w:t>2. Отутюжить изделие.</w:t>
            </w:r>
          </w:p>
        </w:tc>
        <w:tc>
          <w:tcPr>
            <w:tcW w:w="1843" w:type="dxa"/>
          </w:tcPr>
          <w:p w:rsidR="006078BB" w:rsidRPr="002B436B" w:rsidRDefault="006078BB" w:rsidP="00CF53A5">
            <w:r>
              <w:t>Двойной бельевой шов.</w:t>
            </w:r>
          </w:p>
        </w:tc>
      </w:tr>
      <w:tr w:rsidR="006078BB" w:rsidTr="006078BB">
        <w:trPr>
          <w:trHeight w:val="351"/>
        </w:trPr>
        <w:tc>
          <w:tcPr>
            <w:tcW w:w="822" w:type="dxa"/>
            <w:gridSpan w:val="2"/>
          </w:tcPr>
          <w:p w:rsidR="006078BB" w:rsidRPr="00A617E8" w:rsidRDefault="006078BB" w:rsidP="00B1339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617E8">
              <w:rPr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1035" w:type="dxa"/>
          </w:tcPr>
          <w:p w:rsidR="006078BB" w:rsidRPr="00A617E8" w:rsidRDefault="006078BB" w:rsidP="00B133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CF014E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3594" w:type="dxa"/>
            <w:gridSpan w:val="8"/>
          </w:tcPr>
          <w:p w:rsidR="006078BB" w:rsidRPr="00A617E8" w:rsidRDefault="006078BB" w:rsidP="00C632AE">
            <w:pPr>
              <w:rPr>
                <w:b/>
                <w:sz w:val="28"/>
                <w:szCs w:val="28"/>
              </w:rPr>
            </w:pPr>
            <w:r w:rsidRPr="00A617E8">
              <w:rPr>
                <w:b/>
                <w:sz w:val="28"/>
                <w:szCs w:val="28"/>
              </w:rPr>
              <w:t>Практическое повторение</w:t>
            </w:r>
          </w:p>
        </w:tc>
      </w:tr>
      <w:tr w:rsidR="006078BB" w:rsidTr="006078BB">
        <w:trPr>
          <w:trHeight w:val="510"/>
        </w:trPr>
        <w:tc>
          <w:tcPr>
            <w:tcW w:w="822" w:type="dxa"/>
            <w:gridSpan w:val="2"/>
          </w:tcPr>
          <w:p w:rsidR="006078BB" w:rsidRDefault="006078BB" w:rsidP="00B1339E">
            <w:pPr>
              <w:jc w:val="center"/>
            </w:pPr>
            <w:r>
              <w:t>1.</w:t>
            </w:r>
          </w:p>
          <w:p w:rsidR="006078BB" w:rsidRDefault="006078BB" w:rsidP="00B1339E">
            <w:pPr>
              <w:jc w:val="center"/>
            </w:pPr>
          </w:p>
        </w:tc>
        <w:tc>
          <w:tcPr>
            <w:tcW w:w="1035" w:type="dxa"/>
          </w:tcPr>
          <w:p w:rsidR="006078BB" w:rsidRDefault="00CF014E" w:rsidP="00B1339E">
            <w:pPr>
              <w:jc w:val="center"/>
            </w:pPr>
            <w:r>
              <w:t>7</w:t>
            </w:r>
          </w:p>
        </w:tc>
        <w:tc>
          <w:tcPr>
            <w:tcW w:w="3408" w:type="dxa"/>
          </w:tcPr>
          <w:p w:rsidR="006078BB" w:rsidRDefault="006078BB" w:rsidP="008A1075">
            <w:r>
              <w:t>Осенины</w:t>
            </w:r>
          </w:p>
        </w:tc>
        <w:tc>
          <w:tcPr>
            <w:tcW w:w="5083" w:type="dxa"/>
            <w:gridSpan w:val="3"/>
          </w:tcPr>
          <w:p w:rsidR="006078BB" w:rsidRPr="00CF53A5" w:rsidRDefault="006078BB" w:rsidP="00273C85">
            <w:r>
              <w:t>1.Закрепить у школьников ЗУНы по программе I четверти. Продолжить знакомить с русскими народными традициями и народным творчеством.</w:t>
            </w:r>
          </w:p>
          <w:p w:rsidR="006078BB" w:rsidRDefault="006078BB" w:rsidP="00273C85">
            <w:r>
              <w:t>2.Расширять кругозор, развивать активное внимание, наблюдательность.</w:t>
            </w:r>
          </w:p>
          <w:p w:rsidR="006078BB" w:rsidRDefault="006078BB" w:rsidP="00273C85">
            <w:r>
              <w:t>3.Учить регулировать своё поведение, придерживаться трудовой дисциплины.</w:t>
            </w:r>
          </w:p>
          <w:p w:rsidR="006078BB" w:rsidRDefault="006078BB" w:rsidP="00273C85">
            <w:r>
              <w:t>Осуществлять нравственно-эстетическое воспитание.</w:t>
            </w:r>
          </w:p>
        </w:tc>
        <w:tc>
          <w:tcPr>
            <w:tcW w:w="3260" w:type="dxa"/>
            <w:gridSpan w:val="3"/>
          </w:tcPr>
          <w:p w:rsidR="006078BB" w:rsidRDefault="006078BB" w:rsidP="00CF53A5">
            <w:r>
              <w:t>1.Изготовление кухонных комплектов «Овощи», «Фрукты».</w:t>
            </w:r>
          </w:p>
        </w:tc>
        <w:tc>
          <w:tcPr>
            <w:tcW w:w="1843" w:type="dxa"/>
          </w:tcPr>
          <w:p w:rsidR="006078BB" w:rsidRPr="005A39A3" w:rsidRDefault="006078BB" w:rsidP="00C632AE">
            <w:r>
              <w:t>Комплект, фартук, прихватка.</w:t>
            </w:r>
          </w:p>
        </w:tc>
      </w:tr>
      <w:tr w:rsidR="006078BB" w:rsidTr="006078BB">
        <w:trPr>
          <w:trHeight w:val="855"/>
        </w:trPr>
        <w:tc>
          <w:tcPr>
            <w:tcW w:w="822" w:type="dxa"/>
            <w:gridSpan w:val="2"/>
          </w:tcPr>
          <w:p w:rsidR="006078BB" w:rsidRDefault="006078BB" w:rsidP="003A2BBA">
            <w:pPr>
              <w:jc w:val="center"/>
            </w:pPr>
            <w:r>
              <w:t>2.</w:t>
            </w:r>
          </w:p>
          <w:p w:rsidR="006078BB" w:rsidRDefault="006078BB" w:rsidP="00B1339E">
            <w:pPr>
              <w:jc w:val="center"/>
            </w:pPr>
          </w:p>
        </w:tc>
        <w:tc>
          <w:tcPr>
            <w:tcW w:w="1035" w:type="dxa"/>
          </w:tcPr>
          <w:p w:rsidR="006078BB" w:rsidRDefault="00CF014E" w:rsidP="00B1339E">
            <w:pPr>
              <w:jc w:val="center"/>
            </w:pPr>
            <w:r>
              <w:t>3</w:t>
            </w:r>
          </w:p>
        </w:tc>
        <w:tc>
          <w:tcPr>
            <w:tcW w:w="3408" w:type="dxa"/>
          </w:tcPr>
          <w:p w:rsidR="006078BB" w:rsidRDefault="006078BB" w:rsidP="008A1075">
            <w:r w:rsidRPr="00CF53A5">
              <w:rPr>
                <w:b/>
              </w:rPr>
              <w:t>Экскурсия</w:t>
            </w:r>
            <w:r>
              <w:t xml:space="preserve"> «Торговая лавка».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t>1.Познакомить школьников с ассортиментом нательного и постельного белья.</w:t>
            </w:r>
          </w:p>
          <w:p w:rsidR="006078BB" w:rsidRDefault="006078BB" w:rsidP="00C632AE">
            <w:r>
              <w:t>2.Развивать устойчивое, целенаправленное внимание, расширять кругозор, словарь.</w:t>
            </w:r>
          </w:p>
          <w:p w:rsidR="006078BB" w:rsidRDefault="006078BB" w:rsidP="00027118">
            <w:r>
              <w:t xml:space="preserve">3.Воспитывать умение регулировать своё </w:t>
            </w:r>
            <w:r>
              <w:lastRenderedPageBreak/>
              <w:t>поведение, подчиняться общим требованиям.</w:t>
            </w:r>
          </w:p>
        </w:tc>
        <w:tc>
          <w:tcPr>
            <w:tcW w:w="3260" w:type="dxa"/>
            <w:gridSpan w:val="3"/>
          </w:tcPr>
          <w:p w:rsidR="006078BB" w:rsidRDefault="006078BB" w:rsidP="00027118">
            <w:r>
              <w:lastRenderedPageBreak/>
              <w:t>1.Экскурсия в магазин.</w:t>
            </w:r>
          </w:p>
          <w:p w:rsidR="006078BB" w:rsidRDefault="006078BB" w:rsidP="00C632AE"/>
        </w:tc>
        <w:tc>
          <w:tcPr>
            <w:tcW w:w="1843" w:type="dxa"/>
          </w:tcPr>
          <w:p w:rsidR="006078BB" w:rsidRPr="00B8398A" w:rsidRDefault="006078BB" w:rsidP="00C632AE">
            <w:r>
              <w:t>Экскурсия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A617E8" w:rsidRDefault="006078BB" w:rsidP="00C632AE">
            <w:pPr>
              <w:rPr>
                <w:sz w:val="28"/>
                <w:szCs w:val="28"/>
              </w:rPr>
            </w:pPr>
            <w:r w:rsidRPr="00A617E8">
              <w:rPr>
                <w:b/>
                <w:sz w:val="28"/>
                <w:szCs w:val="28"/>
                <w:lang w:val="en-US"/>
              </w:rPr>
              <w:lastRenderedPageBreak/>
              <w:t>VII</w:t>
            </w:r>
          </w:p>
        </w:tc>
        <w:tc>
          <w:tcPr>
            <w:tcW w:w="1035" w:type="dxa"/>
          </w:tcPr>
          <w:p w:rsidR="006078BB" w:rsidRPr="00A617E8" w:rsidRDefault="006078BB" w:rsidP="00F35ADD">
            <w:pPr>
              <w:jc w:val="center"/>
              <w:rPr>
                <w:b/>
                <w:sz w:val="28"/>
                <w:szCs w:val="28"/>
              </w:rPr>
            </w:pPr>
            <w:r w:rsidRPr="00A617E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594" w:type="dxa"/>
            <w:gridSpan w:val="8"/>
          </w:tcPr>
          <w:p w:rsidR="006078BB" w:rsidRPr="00A617E8" w:rsidRDefault="006078BB" w:rsidP="00C632AE">
            <w:pPr>
              <w:rPr>
                <w:b/>
                <w:sz w:val="28"/>
                <w:szCs w:val="28"/>
              </w:rPr>
            </w:pPr>
            <w:r w:rsidRPr="00A617E8">
              <w:rPr>
                <w:b/>
                <w:sz w:val="28"/>
                <w:szCs w:val="28"/>
              </w:rPr>
              <w:t>Самостоятельная работа.</w:t>
            </w:r>
          </w:p>
        </w:tc>
      </w:tr>
      <w:tr w:rsidR="006078BB" w:rsidTr="006078BB">
        <w:trPr>
          <w:trHeight w:val="2520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F35ADD" w:rsidRDefault="006078BB" w:rsidP="00F35ADD">
            <w:pPr>
              <w:jc w:val="center"/>
            </w:pPr>
            <w:r>
              <w:t>1.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F35ADD" w:rsidRDefault="006078BB" w:rsidP="00F35ADD">
            <w:pPr>
              <w:jc w:val="center"/>
            </w:pPr>
            <w:r>
              <w:t>4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6078BB" w:rsidRPr="00F35ADD" w:rsidRDefault="006078BB" w:rsidP="00C632AE">
            <w:r>
              <w:t>Самостоятельная работа. Обработка среза горловины подкройной обтачкой.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Default="006078BB" w:rsidP="00C632AE">
            <w:r>
              <w:t>1.Проверить у учащихся уровень сформированности ЗУНов по  теме «Пошив ночной сорочки».</w:t>
            </w:r>
          </w:p>
          <w:p w:rsidR="006078BB" w:rsidRDefault="006078BB" w:rsidP="00C632AE">
            <w:r>
              <w:t>2.Работать над развитием зрительно- двигательной координации, мыслительной деятельности, памяти,  самоконтроля.</w:t>
            </w:r>
          </w:p>
          <w:p w:rsidR="006078BB" w:rsidRPr="00F35ADD" w:rsidRDefault="006078BB" w:rsidP="00C632AE">
            <w:r>
              <w:t>3,Воспитывать самостоятельность, целенаправленность в деятельности.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078BB" w:rsidRDefault="006078BB" w:rsidP="00C632AE">
            <w:r>
              <w:t>1. Обработать горловину подкройной обтачкой.</w:t>
            </w:r>
          </w:p>
          <w:p w:rsidR="006078BB" w:rsidRPr="00F35ADD" w:rsidRDefault="006078BB" w:rsidP="00C632AE">
            <w:r>
              <w:t>2.Оформить образец в альбом.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078BB" w:rsidRDefault="006078BB" w:rsidP="00C632AE">
            <w:r>
              <w:t>Самоконтроль</w:t>
            </w:r>
          </w:p>
          <w:p w:rsidR="006078BB" w:rsidRPr="00113B47" w:rsidRDefault="006078BB" w:rsidP="00C632AE"/>
        </w:tc>
      </w:tr>
      <w:tr w:rsidR="006078BB" w:rsidTr="006078BB">
        <w:trPr>
          <w:trHeight w:val="16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8BB" w:rsidRPr="00BF2AF4" w:rsidRDefault="006078BB" w:rsidP="00F35ADD">
            <w:pPr>
              <w:jc w:val="center"/>
              <w:rPr>
                <w:b/>
                <w:lang w:val="en-US"/>
              </w:rPr>
            </w:pPr>
            <w:r w:rsidRPr="00BF2AF4">
              <w:rPr>
                <w:b/>
                <w:lang w:val="en-US"/>
              </w:rPr>
              <w:t>VIII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4E6540" w:rsidRDefault="00CF014E" w:rsidP="00F35A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59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078BB" w:rsidRPr="00BA21ED" w:rsidRDefault="006078BB" w:rsidP="00C632AE">
            <w:pPr>
              <w:rPr>
                <w:b/>
                <w:sz w:val="28"/>
                <w:szCs w:val="28"/>
              </w:rPr>
            </w:pPr>
            <w:r w:rsidRPr="00BA21ED">
              <w:rPr>
                <w:b/>
                <w:sz w:val="28"/>
                <w:szCs w:val="28"/>
                <w:lang w:val="en-US"/>
              </w:rPr>
              <w:t>Итоговое занятие</w:t>
            </w:r>
          </w:p>
        </w:tc>
      </w:tr>
      <w:tr w:rsidR="006078BB" w:rsidTr="006078BB">
        <w:trPr>
          <w:trHeight w:val="142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78BB" w:rsidRDefault="006078BB" w:rsidP="00F35ADD">
            <w:pPr>
              <w:jc w:val="center"/>
            </w:pPr>
            <w:r>
              <w:t>1.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Default="00CF014E" w:rsidP="00F35ADD">
            <w:pPr>
              <w:jc w:val="center"/>
            </w:pPr>
            <w:r>
              <w:t>3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Default="006078BB" w:rsidP="00C632AE">
            <w:r>
              <w:t>Итоговое занятие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DC44D9">
            <w:r>
              <w:t>1.Подвести итоги самостоятельной работы и итоги работы учащихся за четверть. Подготовить рабочие места и рабочие коробки ко 2-ой четверти.</w:t>
            </w:r>
          </w:p>
          <w:p w:rsidR="006078BB" w:rsidRDefault="006078BB" w:rsidP="00DC44D9">
            <w:r>
              <w:t>2.Развивать высшие психические функции. Расширять кругозор, словарь.</w:t>
            </w:r>
          </w:p>
          <w:p w:rsidR="006078BB" w:rsidRDefault="006078BB" w:rsidP="00DC44D9">
            <w:r>
              <w:t>3.Формировать личностные компоненты. Учить коллективным формам общения.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DC44D9">
            <w:r>
              <w:t>1.Подведение итогов.</w:t>
            </w:r>
          </w:p>
          <w:p w:rsidR="006078BB" w:rsidRDefault="006078BB" w:rsidP="00DC44D9">
            <w:r>
              <w:t>2.Выполнение занимательных заданий.</w:t>
            </w:r>
          </w:p>
          <w:p w:rsidR="006078BB" w:rsidRDefault="006078BB" w:rsidP="00DC44D9">
            <w:r>
              <w:t>3.Подготовка мастерской к новой четверти.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C632AE"/>
        </w:tc>
      </w:tr>
      <w:tr w:rsidR="006078BB" w:rsidTr="006078BB">
        <w:tc>
          <w:tcPr>
            <w:tcW w:w="822" w:type="dxa"/>
            <w:gridSpan w:val="2"/>
          </w:tcPr>
          <w:p w:rsidR="006078BB" w:rsidRDefault="006078BB" w:rsidP="00C632AE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6078BB" w:rsidRPr="00890C8B" w:rsidRDefault="006078BB" w:rsidP="00B9008D">
            <w:pPr>
              <w:jc w:val="center"/>
              <w:rPr>
                <w:b/>
                <w:sz w:val="32"/>
                <w:szCs w:val="32"/>
              </w:rPr>
            </w:pPr>
            <w:r w:rsidRPr="00890C8B"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3408" w:type="dxa"/>
          </w:tcPr>
          <w:p w:rsidR="006078BB" w:rsidRPr="00890C8B" w:rsidRDefault="006078BB" w:rsidP="00B9008D">
            <w:pPr>
              <w:jc w:val="center"/>
              <w:rPr>
                <w:b/>
                <w:sz w:val="32"/>
                <w:szCs w:val="32"/>
              </w:rPr>
            </w:pPr>
            <w:r w:rsidRPr="00890C8B">
              <w:rPr>
                <w:b/>
                <w:sz w:val="32"/>
                <w:szCs w:val="32"/>
                <w:lang w:val="en-US"/>
              </w:rPr>
              <w:t>II</w:t>
            </w:r>
            <w:r w:rsidRPr="00890C8B">
              <w:rPr>
                <w:b/>
                <w:sz w:val="32"/>
                <w:szCs w:val="32"/>
              </w:rPr>
              <w:t xml:space="preserve"> четверть.</w:t>
            </w:r>
          </w:p>
        </w:tc>
        <w:tc>
          <w:tcPr>
            <w:tcW w:w="5083" w:type="dxa"/>
            <w:gridSpan w:val="3"/>
          </w:tcPr>
          <w:p w:rsidR="006078BB" w:rsidRPr="00B9008D" w:rsidRDefault="006078BB" w:rsidP="00B9008D">
            <w:pPr>
              <w:rPr>
                <w:b/>
                <w:sz w:val="36"/>
                <w:szCs w:val="36"/>
              </w:rPr>
            </w:pPr>
          </w:p>
        </w:tc>
        <w:tc>
          <w:tcPr>
            <w:tcW w:w="3260" w:type="dxa"/>
            <w:gridSpan w:val="3"/>
          </w:tcPr>
          <w:p w:rsidR="006078BB" w:rsidRDefault="006078BB" w:rsidP="00C632A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6078BB" w:rsidRDefault="006078BB" w:rsidP="00C632AE">
            <w:pPr>
              <w:rPr>
                <w:sz w:val="28"/>
                <w:szCs w:val="28"/>
              </w:rPr>
            </w:pPr>
          </w:p>
        </w:tc>
      </w:tr>
      <w:tr w:rsidR="006078BB" w:rsidTr="006078BB">
        <w:trPr>
          <w:trHeight w:val="360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890C8B" w:rsidRDefault="006078BB" w:rsidP="00B9008D">
            <w:pPr>
              <w:jc w:val="center"/>
              <w:rPr>
                <w:b/>
                <w:sz w:val="28"/>
                <w:szCs w:val="28"/>
              </w:rPr>
            </w:pPr>
            <w:r w:rsidRPr="00890C8B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890C8B" w:rsidRDefault="006078BB" w:rsidP="00B9008D">
            <w:pPr>
              <w:jc w:val="center"/>
              <w:rPr>
                <w:b/>
                <w:sz w:val="28"/>
                <w:szCs w:val="28"/>
              </w:rPr>
            </w:pPr>
            <w:r w:rsidRPr="00890C8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6078BB" w:rsidRPr="00890C8B" w:rsidRDefault="006078BB" w:rsidP="00C632AE">
            <w:pPr>
              <w:rPr>
                <w:b/>
                <w:sz w:val="28"/>
                <w:szCs w:val="28"/>
              </w:rPr>
            </w:pPr>
            <w:r w:rsidRPr="00890C8B">
              <w:rPr>
                <w:b/>
                <w:sz w:val="28"/>
                <w:szCs w:val="28"/>
              </w:rPr>
              <w:t>Вводное занятие.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Pr="00B9008D" w:rsidRDefault="006078BB" w:rsidP="00C632AE"/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078BB" w:rsidRPr="00B9008D" w:rsidRDefault="006078BB" w:rsidP="00C632AE"/>
        </w:tc>
        <w:tc>
          <w:tcPr>
            <w:tcW w:w="1843" w:type="dxa"/>
            <w:tcBorders>
              <w:bottom w:val="single" w:sz="4" w:space="0" w:color="auto"/>
            </w:tcBorders>
          </w:tcPr>
          <w:p w:rsidR="006078BB" w:rsidRPr="00B9008D" w:rsidRDefault="006078BB" w:rsidP="00C632AE"/>
        </w:tc>
      </w:tr>
      <w:tr w:rsidR="006078BB" w:rsidTr="006078BB">
        <w:trPr>
          <w:trHeight w:val="1845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Pr="00561FD8" w:rsidRDefault="006078BB" w:rsidP="00B9008D">
            <w:pPr>
              <w:jc w:val="center"/>
            </w:pPr>
            <w:r w:rsidRPr="00561FD8">
              <w:t>1.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Pr="00561FD8" w:rsidRDefault="006078BB" w:rsidP="00B9008D">
            <w:pPr>
              <w:jc w:val="center"/>
            </w:pPr>
            <w:r w:rsidRPr="00561FD8">
              <w:t>1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Pr="00561FD8" w:rsidRDefault="006078BB" w:rsidP="00C632AE">
            <w:r w:rsidRPr="00561FD8">
              <w:t>Вводное занятие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C632AE">
            <w:r>
              <w:t>1.Познакомить школьников с планом работы на вторую четверть.</w:t>
            </w:r>
          </w:p>
          <w:p w:rsidR="006078BB" w:rsidRDefault="006078BB" w:rsidP="00C632AE">
            <w:r>
              <w:t>2. Активизировать познавательную деятельность учащихся.</w:t>
            </w:r>
          </w:p>
          <w:p w:rsidR="006078BB" w:rsidRDefault="006078BB" w:rsidP="00C632AE">
            <w:r>
              <w:t>3. Воспитывать элементарную творческую активность, умение работать в коллективе.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C632AE">
            <w:r>
              <w:t>1.Урок-викторина «Путешествие в страну мастеров».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C632AE">
            <w:r>
              <w:t>Мастер.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890C8B" w:rsidRDefault="006078BB" w:rsidP="00B9008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890C8B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035" w:type="dxa"/>
          </w:tcPr>
          <w:p w:rsidR="006078BB" w:rsidRPr="00890C8B" w:rsidRDefault="006078BB" w:rsidP="00B900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594" w:type="dxa"/>
            <w:gridSpan w:val="8"/>
          </w:tcPr>
          <w:p w:rsidR="006078BB" w:rsidRPr="00890C8B" w:rsidRDefault="006078BB" w:rsidP="00C632AE">
            <w:pPr>
              <w:rPr>
                <w:sz w:val="28"/>
                <w:szCs w:val="28"/>
              </w:rPr>
            </w:pPr>
            <w:r w:rsidRPr="00890C8B">
              <w:rPr>
                <w:b/>
                <w:sz w:val="28"/>
                <w:szCs w:val="28"/>
              </w:rPr>
              <w:t>Понятие о ткацком производстве.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2133B6" w:rsidRDefault="006078BB" w:rsidP="002133B6">
            <w:pPr>
              <w:jc w:val="center"/>
            </w:pPr>
            <w:r>
              <w:t>1.</w:t>
            </w:r>
          </w:p>
        </w:tc>
        <w:tc>
          <w:tcPr>
            <w:tcW w:w="1035" w:type="dxa"/>
          </w:tcPr>
          <w:p w:rsidR="006078BB" w:rsidRPr="002133B6" w:rsidRDefault="000C400B" w:rsidP="002133B6">
            <w:pPr>
              <w:jc w:val="center"/>
            </w:pPr>
            <w:r>
              <w:t>1</w:t>
            </w:r>
          </w:p>
        </w:tc>
        <w:tc>
          <w:tcPr>
            <w:tcW w:w="3408" w:type="dxa"/>
          </w:tcPr>
          <w:p w:rsidR="006078BB" w:rsidRPr="002133B6" w:rsidRDefault="006078BB" w:rsidP="00C632AE">
            <w:r>
              <w:t>Ткацкое производство. Полотняное переплетение.</w:t>
            </w:r>
          </w:p>
        </w:tc>
        <w:tc>
          <w:tcPr>
            <w:tcW w:w="5083" w:type="dxa"/>
            <w:gridSpan w:val="3"/>
          </w:tcPr>
          <w:p w:rsidR="006078BB" w:rsidRDefault="006078BB" w:rsidP="007252D0">
            <w:r>
              <w:t xml:space="preserve">1.Дать школьникам представление о ткацком производстве, профессиях ткацкого </w:t>
            </w:r>
            <w:r>
              <w:lastRenderedPageBreak/>
              <w:t>производства. Ознакомить с полотняным переплетением.</w:t>
            </w:r>
          </w:p>
          <w:p w:rsidR="006078BB" w:rsidRDefault="006078BB" w:rsidP="007252D0">
            <w:r>
              <w:t xml:space="preserve">2.Работать над коррекцией и развитием восприятия, внимания. Развивать глазомер, мелкую моторику рук. </w:t>
            </w:r>
          </w:p>
          <w:p w:rsidR="006078BB" w:rsidRPr="002133B6" w:rsidRDefault="006078BB" w:rsidP="007252D0">
            <w:r>
              <w:t>3.Воспитывать последовательность и аккуратность в работе.</w:t>
            </w:r>
          </w:p>
        </w:tc>
        <w:tc>
          <w:tcPr>
            <w:tcW w:w="3260" w:type="dxa"/>
            <w:gridSpan w:val="3"/>
          </w:tcPr>
          <w:p w:rsidR="006078BB" w:rsidRDefault="006078BB" w:rsidP="00385499">
            <w:r>
              <w:lastRenderedPageBreak/>
              <w:t xml:space="preserve">1.Выполнить образец ткацкого переплетения из </w:t>
            </w:r>
            <w:r>
              <w:lastRenderedPageBreak/>
              <w:t>полосок бумаги, тесьмы, лент.</w:t>
            </w:r>
          </w:p>
          <w:p w:rsidR="006078BB" w:rsidRPr="00D76051" w:rsidRDefault="006078BB" w:rsidP="00385499">
            <w:r>
              <w:t>2.Оформить образец в альбом.</w:t>
            </w:r>
          </w:p>
          <w:p w:rsidR="006078BB" w:rsidRPr="00D76051" w:rsidRDefault="006078BB" w:rsidP="007252D0"/>
        </w:tc>
        <w:tc>
          <w:tcPr>
            <w:tcW w:w="1843" w:type="dxa"/>
          </w:tcPr>
          <w:p w:rsidR="006078BB" w:rsidRPr="00D76051" w:rsidRDefault="006078BB" w:rsidP="001C4F94">
            <w:r>
              <w:lastRenderedPageBreak/>
              <w:t xml:space="preserve">Ткацкая фабрика, </w:t>
            </w:r>
            <w:r>
              <w:lastRenderedPageBreak/>
              <w:t>ткачиха, полотняное переплетение.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D76051" w:rsidRDefault="006078BB" w:rsidP="00D76051">
            <w:pPr>
              <w:jc w:val="center"/>
            </w:pPr>
            <w:r>
              <w:lastRenderedPageBreak/>
              <w:t>2.</w:t>
            </w:r>
          </w:p>
        </w:tc>
        <w:tc>
          <w:tcPr>
            <w:tcW w:w="1035" w:type="dxa"/>
          </w:tcPr>
          <w:p w:rsidR="006078BB" w:rsidRPr="00D76051" w:rsidRDefault="006078BB" w:rsidP="00D76051">
            <w:pPr>
              <w:jc w:val="center"/>
            </w:pPr>
            <w:r>
              <w:t>2</w:t>
            </w:r>
          </w:p>
        </w:tc>
        <w:tc>
          <w:tcPr>
            <w:tcW w:w="3408" w:type="dxa"/>
          </w:tcPr>
          <w:p w:rsidR="006078BB" w:rsidRPr="00D76051" w:rsidRDefault="006078BB" w:rsidP="00C632AE">
            <w:r>
              <w:t>Сатиновое переплетение.</w:t>
            </w:r>
          </w:p>
        </w:tc>
        <w:tc>
          <w:tcPr>
            <w:tcW w:w="5083" w:type="dxa"/>
            <w:gridSpan w:val="3"/>
          </w:tcPr>
          <w:p w:rsidR="006078BB" w:rsidRDefault="006078BB" w:rsidP="00561FD8">
            <w:r>
              <w:t>1.Познакомить школьников с сатиновым переплетением.</w:t>
            </w:r>
          </w:p>
          <w:p w:rsidR="006078BB" w:rsidRDefault="006078BB" w:rsidP="00561FD8">
            <w:r>
              <w:t>2.Расширять кругозор, активизировать  познавательную деятельность.</w:t>
            </w:r>
          </w:p>
          <w:p w:rsidR="006078BB" w:rsidRPr="00D76051" w:rsidRDefault="006078BB" w:rsidP="00561FD8">
            <w:r>
              <w:t>3.Воспитывать стойкий  положительный интерес к предмету, формировать личностные компоненты.</w:t>
            </w:r>
          </w:p>
        </w:tc>
        <w:tc>
          <w:tcPr>
            <w:tcW w:w="3260" w:type="dxa"/>
            <w:gridSpan w:val="3"/>
          </w:tcPr>
          <w:p w:rsidR="006078BB" w:rsidRDefault="006078BB" w:rsidP="00A56245">
            <w:r>
              <w:t xml:space="preserve">1.Изготовить образец сатинового переплетения. </w:t>
            </w:r>
          </w:p>
          <w:p w:rsidR="006078BB" w:rsidRPr="00D76051" w:rsidRDefault="006078BB" w:rsidP="00A56245">
            <w:r>
              <w:t>2.Оформить образец в альбом.</w:t>
            </w:r>
          </w:p>
        </w:tc>
        <w:tc>
          <w:tcPr>
            <w:tcW w:w="1843" w:type="dxa"/>
          </w:tcPr>
          <w:p w:rsidR="006078BB" w:rsidRPr="003B3E84" w:rsidRDefault="006078BB" w:rsidP="00C632AE">
            <w:r>
              <w:t>Сатиновое переплетение.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096E9A" w:rsidRDefault="006078BB" w:rsidP="00096E9A">
            <w:pPr>
              <w:jc w:val="center"/>
            </w:pPr>
            <w:r>
              <w:t>3.</w:t>
            </w:r>
          </w:p>
        </w:tc>
        <w:tc>
          <w:tcPr>
            <w:tcW w:w="1035" w:type="dxa"/>
          </w:tcPr>
          <w:p w:rsidR="006078BB" w:rsidRPr="00096E9A" w:rsidRDefault="000C400B" w:rsidP="00096E9A">
            <w:pPr>
              <w:jc w:val="center"/>
            </w:pPr>
            <w:r>
              <w:t>3</w:t>
            </w:r>
          </w:p>
        </w:tc>
        <w:tc>
          <w:tcPr>
            <w:tcW w:w="3408" w:type="dxa"/>
          </w:tcPr>
          <w:p w:rsidR="006078BB" w:rsidRPr="00096E9A" w:rsidRDefault="006078BB" w:rsidP="00C632AE">
            <w:r>
              <w:t>Саржевое переплетение.</w:t>
            </w:r>
          </w:p>
        </w:tc>
        <w:tc>
          <w:tcPr>
            <w:tcW w:w="5083" w:type="dxa"/>
            <w:gridSpan w:val="3"/>
          </w:tcPr>
          <w:p w:rsidR="006078BB" w:rsidRDefault="006078BB" w:rsidP="00A56245">
            <w:r>
              <w:t>1Познакомить  школьников  с саржевым переплетением.</w:t>
            </w:r>
          </w:p>
          <w:p w:rsidR="006078BB" w:rsidRDefault="006078BB" w:rsidP="00A56245">
            <w:r>
              <w:t>2.Коррегировать внимание, мелкую моторику кистей рук, моторно-двигательную память.</w:t>
            </w:r>
          </w:p>
          <w:p w:rsidR="006078BB" w:rsidRPr="00096E9A" w:rsidRDefault="006078BB" w:rsidP="00A56245">
            <w:r>
              <w:t>3.Воспитывать настойчивость, учить регулировать своё поведение.</w:t>
            </w:r>
          </w:p>
        </w:tc>
        <w:tc>
          <w:tcPr>
            <w:tcW w:w="3260" w:type="dxa"/>
            <w:gridSpan w:val="3"/>
          </w:tcPr>
          <w:p w:rsidR="006078BB" w:rsidRDefault="006078BB" w:rsidP="00A56245">
            <w:r>
              <w:t>1.Изготовить образец саржевого переплетения.</w:t>
            </w:r>
          </w:p>
          <w:p w:rsidR="006078BB" w:rsidRPr="00096E9A" w:rsidRDefault="006078BB" w:rsidP="00A56245">
            <w:r>
              <w:t>2.Оформить образец в альбом.</w:t>
            </w:r>
          </w:p>
        </w:tc>
        <w:tc>
          <w:tcPr>
            <w:tcW w:w="1843" w:type="dxa"/>
          </w:tcPr>
          <w:p w:rsidR="006078BB" w:rsidRPr="00096E9A" w:rsidRDefault="006078BB" w:rsidP="00C632AE">
            <w:r>
              <w:t>Саржевое переплетение.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890C8B" w:rsidRDefault="006078BB" w:rsidP="00096E9A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890C8B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1035" w:type="dxa"/>
          </w:tcPr>
          <w:p w:rsidR="006078BB" w:rsidRPr="00890C8B" w:rsidRDefault="006078BB" w:rsidP="00096E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594" w:type="dxa"/>
            <w:gridSpan w:val="8"/>
          </w:tcPr>
          <w:p w:rsidR="006078BB" w:rsidRPr="00890C8B" w:rsidRDefault="006078BB" w:rsidP="00C632AE">
            <w:pPr>
              <w:rPr>
                <w:sz w:val="28"/>
                <w:szCs w:val="28"/>
              </w:rPr>
            </w:pPr>
            <w:r w:rsidRPr="00890C8B">
              <w:rPr>
                <w:b/>
                <w:sz w:val="28"/>
                <w:szCs w:val="28"/>
              </w:rPr>
              <w:t>Обработка подкройной обтачкой рамки пододеяльника.</w:t>
            </w:r>
          </w:p>
        </w:tc>
      </w:tr>
      <w:tr w:rsidR="006078BB" w:rsidTr="006078BB">
        <w:trPr>
          <w:trHeight w:val="2490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2D1579" w:rsidRDefault="006078BB" w:rsidP="002D1579">
            <w:pPr>
              <w:jc w:val="center"/>
            </w:pPr>
            <w:r>
              <w:t>1.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2D1579" w:rsidRDefault="006078BB" w:rsidP="002D1579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6078BB" w:rsidRPr="002D1579" w:rsidRDefault="006078BB" w:rsidP="00C632AE">
            <w:r>
              <w:t>Пододеяльники. Назначение, стандартные размеры, ткани для их пошива.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Default="006078BB" w:rsidP="00561FD8">
            <w:r>
              <w:t xml:space="preserve"> 1.Познакомить школьников с назначением,  стандартными размерами, тканями для пошива пододеяльников.</w:t>
            </w:r>
          </w:p>
          <w:p w:rsidR="006078BB" w:rsidRDefault="006078BB" w:rsidP="00561FD8">
            <w:r>
              <w:t>2.Развивать глазомер, мелкую моторику рук, двигательную память.</w:t>
            </w:r>
          </w:p>
          <w:p w:rsidR="006078BB" w:rsidRPr="002013A4" w:rsidRDefault="006078BB" w:rsidP="00C632AE">
            <w:r>
              <w:t>3.Воспитывать аккуратность, умение правильно организовать своё рабочее место.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078BB" w:rsidRDefault="006078BB" w:rsidP="00BD30E4">
            <w:r>
              <w:t>1.Оформить в альбоме лист «Пододеяльники».</w:t>
            </w:r>
          </w:p>
          <w:p w:rsidR="006078BB" w:rsidRDefault="006078BB" w:rsidP="001C4F94">
            <w:r>
              <w:t>2.Подобрать коллекцию тканей. Оформить в альбом.</w:t>
            </w:r>
          </w:p>
          <w:p w:rsidR="006078BB" w:rsidRPr="006F0A42" w:rsidRDefault="006078BB" w:rsidP="00BD30E4"/>
        </w:tc>
        <w:tc>
          <w:tcPr>
            <w:tcW w:w="1843" w:type="dxa"/>
            <w:tcBorders>
              <w:bottom w:val="single" w:sz="4" w:space="0" w:color="auto"/>
            </w:tcBorders>
          </w:tcPr>
          <w:p w:rsidR="006078BB" w:rsidRDefault="006078BB" w:rsidP="00C632AE">
            <w:r>
              <w:t>Пододеяльник</w:t>
            </w:r>
          </w:p>
          <w:p w:rsidR="006078BB" w:rsidRPr="006F0A42" w:rsidRDefault="006078BB" w:rsidP="00C632AE"/>
        </w:tc>
      </w:tr>
      <w:tr w:rsidR="006078BB" w:rsidTr="006078BB">
        <w:trPr>
          <w:trHeight w:val="270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Default="006078BB" w:rsidP="002D1579">
            <w:pPr>
              <w:jc w:val="center"/>
            </w:pPr>
            <w:r>
              <w:t>2.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Default="006078BB" w:rsidP="002D1579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Default="006078BB" w:rsidP="00C632AE">
            <w:r>
              <w:t>Пододеяльники. Название деталей и контурных срезов. Швы, используемые при пошиве.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9566F1">
            <w:r>
              <w:t>1. Познакомить школьников с названием деталей и контурных срезов пододеяльников,  швами, используемыми при пошиве.</w:t>
            </w:r>
          </w:p>
          <w:p w:rsidR="006078BB" w:rsidRDefault="006078BB" w:rsidP="009566F1">
            <w:r>
              <w:t>2.Развивать восприятие, память, речь, зрительно – двигательную координацию.</w:t>
            </w:r>
          </w:p>
          <w:p w:rsidR="006078BB" w:rsidRDefault="006078BB" w:rsidP="009566F1">
            <w:r>
              <w:lastRenderedPageBreak/>
              <w:t>3.Воспитывать активность, работать над темпом и качеством работы.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9566F1">
            <w:r>
              <w:lastRenderedPageBreak/>
              <w:t>1.Зарисовать в альбом пододеяльник. Подписать название деталей и контурных срезов.</w:t>
            </w:r>
          </w:p>
          <w:p w:rsidR="006078BB" w:rsidRDefault="006078BB" w:rsidP="009566F1">
            <w:r>
              <w:t xml:space="preserve">2.Тренировочные </w:t>
            </w:r>
            <w:r>
              <w:lastRenderedPageBreak/>
              <w:t>упражнения по выполнению бельевых швов.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C632AE">
            <w:r>
              <w:lastRenderedPageBreak/>
              <w:t>Деталь, контурный срез.</w:t>
            </w:r>
          </w:p>
        </w:tc>
      </w:tr>
      <w:tr w:rsidR="006078BB" w:rsidTr="006078BB">
        <w:trPr>
          <w:trHeight w:val="112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2D1579">
            <w:pPr>
              <w:jc w:val="center"/>
            </w:pPr>
            <w:r>
              <w:lastRenderedPageBreak/>
              <w:t>3.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2D1579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81C8E">
            <w:r>
              <w:t>Обработка рамки пододеяльника подкройной обтачкой.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A56245">
            <w:r>
              <w:t>1.Научить школьников обрабатывать рамку пододеяльника подкройной обтачкой.</w:t>
            </w:r>
          </w:p>
          <w:p w:rsidR="006078BB" w:rsidRDefault="006078BB" w:rsidP="00A56245">
            <w:r>
              <w:t>2.Развивать внимание, умение действовать последовательно, сосредотачиваться на задании длительное время.</w:t>
            </w:r>
          </w:p>
          <w:p w:rsidR="006078BB" w:rsidRDefault="006078BB" w:rsidP="00A56245">
            <w:r>
              <w:t>3.Прививать правила культуры труда.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D71D17">
            <w:r>
              <w:t>1. Обработать на образце рамку пододеяльника подкройной обтачкой.</w:t>
            </w:r>
          </w:p>
          <w:p w:rsidR="006078BB" w:rsidRPr="00442E29" w:rsidRDefault="006078BB" w:rsidP="00D71D17">
            <w:r>
              <w:t>2.Оформить образец в альбом.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Подкройная обтачка, рамка пододеяльника.</w:t>
            </w:r>
          </w:p>
        </w:tc>
      </w:tr>
      <w:tr w:rsidR="006078BB" w:rsidTr="006078BB">
        <w:trPr>
          <w:trHeight w:val="19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Pr="00890C8B" w:rsidRDefault="006078BB" w:rsidP="002D1579">
            <w:pPr>
              <w:jc w:val="center"/>
              <w:rPr>
                <w:sz w:val="28"/>
                <w:szCs w:val="28"/>
              </w:rPr>
            </w:pPr>
            <w:r w:rsidRPr="00890C8B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C76D43" w:rsidRDefault="006078BB" w:rsidP="002D15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59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078BB" w:rsidRPr="00890C8B" w:rsidRDefault="006078BB" w:rsidP="00C632AE">
            <w:pPr>
              <w:rPr>
                <w:b/>
                <w:sz w:val="28"/>
                <w:szCs w:val="28"/>
              </w:rPr>
            </w:pPr>
            <w:r w:rsidRPr="00890C8B">
              <w:rPr>
                <w:b/>
                <w:sz w:val="28"/>
                <w:szCs w:val="28"/>
              </w:rPr>
              <w:t>Бригадный метод пошива постельного белья.</w:t>
            </w:r>
          </w:p>
        </w:tc>
      </w:tr>
      <w:tr w:rsidR="006078BB" w:rsidTr="006078BB">
        <w:trPr>
          <w:trHeight w:val="157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2D1579">
            <w:pPr>
              <w:jc w:val="center"/>
            </w:pPr>
            <w:r>
              <w:t>1.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2D1579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81C8E">
            <w:r w:rsidRPr="00E84D86">
              <w:rPr>
                <w:b/>
              </w:rPr>
              <w:t>Лабораторная работа.</w:t>
            </w:r>
            <w:r>
              <w:t xml:space="preserve"> Изучение свойств х/б и льняных тканей.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A56245">
            <w:r>
              <w:t>1.Дать школьникам сравнительную характеристику свойств хлопчатобумажных и льняных тканей.</w:t>
            </w:r>
          </w:p>
          <w:p w:rsidR="006078BB" w:rsidRDefault="006078BB" w:rsidP="00A56245">
            <w:r>
              <w:t>2.Развивать мыслительные операции: учить сравнивать, анализировать, делать выводы, обобщать.</w:t>
            </w:r>
          </w:p>
          <w:p w:rsidR="006078BB" w:rsidRDefault="006078BB" w:rsidP="00A56245">
            <w:r>
              <w:t>3.Воспитывать организационные умения, формировать личностные компоненты.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Pr="00442E29" w:rsidRDefault="006078BB" w:rsidP="00D71D17">
            <w:r w:rsidRPr="00C00471">
              <w:t>Лабораторная работа.</w:t>
            </w:r>
            <w:r>
              <w:t xml:space="preserve"> Изучение свойств х/б и льняных тканей.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Свойства, хлопчато-</w:t>
            </w:r>
          </w:p>
          <w:p w:rsidR="006078BB" w:rsidRDefault="006078BB" w:rsidP="00C632AE">
            <w:r>
              <w:t xml:space="preserve">бумажная, льняная </w:t>
            </w:r>
          </w:p>
          <w:p w:rsidR="006078BB" w:rsidRDefault="006078BB" w:rsidP="00C632AE">
            <w:r>
              <w:t>ткани.</w:t>
            </w:r>
          </w:p>
        </w:tc>
      </w:tr>
      <w:tr w:rsidR="006078BB" w:rsidTr="006078BB">
        <w:trPr>
          <w:trHeight w:val="28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2D1579">
            <w:pPr>
              <w:jc w:val="center"/>
            </w:pPr>
            <w:r>
              <w:t>2.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2D1579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C00471" w:rsidRDefault="006078BB" w:rsidP="00B81C8E">
            <w:pPr>
              <w:rPr>
                <w:b/>
              </w:rPr>
            </w:pPr>
            <w:r w:rsidRPr="00C00471">
              <w:rPr>
                <w:b/>
              </w:rPr>
              <w:t>Экскурсия.</w:t>
            </w:r>
          </w:p>
          <w:p w:rsidR="006078BB" w:rsidRDefault="006078BB" w:rsidP="00B81C8E">
            <w:r>
              <w:t>Постельное бельё. Стандартные размеры, Ткани для пошива.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00471">
            <w:r>
              <w:t>1.Познакомить школьников с назначением,  стандартными размерами постельного белья, тканями, используемыми  для его пошива.</w:t>
            </w:r>
          </w:p>
          <w:p w:rsidR="006078BB" w:rsidRDefault="006078BB" w:rsidP="00C00471">
            <w:r>
              <w:t>2.Развивать произвольное внимание, речевую активность, формировать обще трудовые умения.</w:t>
            </w:r>
          </w:p>
          <w:p w:rsidR="006078BB" w:rsidRDefault="006078BB" w:rsidP="00C00471">
            <w:r>
              <w:t>3. Воспитывать у учащихся умение организовать себя в момент выполнения задания.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Pr="00442E29" w:rsidRDefault="006078BB" w:rsidP="00D71D17">
            <w:r>
              <w:t>1.Экскурсия в магазин постельного белья.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Постельное бельё, стандартные размеры, комплект.</w:t>
            </w:r>
          </w:p>
        </w:tc>
      </w:tr>
      <w:tr w:rsidR="006078BB" w:rsidTr="006078BB">
        <w:trPr>
          <w:trHeight w:val="270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2D1579">
            <w:pPr>
              <w:jc w:val="center"/>
            </w:pPr>
            <w:r>
              <w:t>3.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2D1579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81C8E">
            <w:r>
              <w:t>Пооперационное разделение труда при пошиве постельного белья. Работа бригадным методом.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00471">
            <w:r>
              <w:t>1.Дать школьникам представление о пооперационном  разделении труда, работе бригадным методом.</w:t>
            </w:r>
          </w:p>
          <w:p w:rsidR="006078BB" w:rsidRDefault="006078BB" w:rsidP="00C00471">
            <w:r>
              <w:t>2.Развивать высшие психические функции, способность к активной самостоятельной деятельности.</w:t>
            </w:r>
          </w:p>
          <w:p w:rsidR="006078BB" w:rsidRDefault="006078BB" w:rsidP="00C00471">
            <w:r>
              <w:t>3.Воспитывать устойчивое положительное отношение к труду.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Pr="00442E29" w:rsidRDefault="006078BB" w:rsidP="00D71D17">
            <w:r>
              <w:t>Пошив постельного белья с пооперационным  разделением труда, бригадным методом.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Поопера-ционное разделение труда, бригадный метод.</w:t>
            </w:r>
          </w:p>
        </w:tc>
      </w:tr>
      <w:tr w:rsidR="006078BB" w:rsidTr="006078BB">
        <w:trPr>
          <w:trHeight w:val="180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Pr="005A4CC6" w:rsidRDefault="006078BB" w:rsidP="002D1579">
            <w:pPr>
              <w:jc w:val="center"/>
              <w:rPr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Pr="00C76D43" w:rsidRDefault="006078BB" w:rsidP="002D1579">
            <w:pPr>
              <w:jc w:val="center"/>
              <w:rPr>
                <w:b/>
                <w:sz w:val="28"/>
                <w:szCs w:val="28"/>
              </w:rPr>
            </w:pPr>
            <w:r w:rsidRPr="00C76D43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3594" w:type="dxa"/>
            <w:gridSpan w:val="8"/>
            <w:tcBorders>
              <w:top w:val="single" w:sz="4" w:space="0" w:color="auto"/>
            </w:tcBorders>
          </w:tcPr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Построение чертежа, изготовление выкройки и раскрой поясного бельевого изделия.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2D1579" w:rsidRDefault="006078BB" w:rsidP="002D1579">
            <w:pPr>
              <w:jc w:val="center"/>
            </w:pPr>
            <w:r>
              <w:lastRenderedPageBreak/>
              <w:t>1.</w:t>
            </w:r>
          </w:p>
        </w:tc>
        <w:tc>
          <w:tcPr>
            <w:tcW w:w="1035" w:type="dxa"/>
          </w:tcPr>
          <w:p w:rsidR="006078BB" w:rsidRPr="002D1579" w:rsidRDefault="006078BB" w:rsidP="002D1579">
            <w:pPr>
              <w:jc w:val="center"/>
            </w:pPr>
            <w:r>
              <w:t>1</w:t>
            </w:r>
          </w:p>
        </w:tc>
        <w:tc>
          <w:tcPr>
            <w:tcW w:w="3408" w:type="dxa"/>
          </w:tcPr>
          <w:p w:rsidR="006078BB" w:rsidRPr="002D1579" w:rsidRDefault="006078BB" w:rsidP="00C632AE">
            <w:r>
              <w:t>Пижама.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t>1.Ознакомить учащихся с назначением пижам, тканями, используемыми для их пошива.</w:t>
            </w:r>
          </w:p>
          <w:p w:rsidR="006078BB" w:rsidRPr="00442E29" w:rsidRDefault="006078BB" w:rsidP="00C632AE">
            <w:r>
              <w:t>2.Расширять запас представлений, развивать устойчивое целенаправленное восприятие, развивать мышление, речь.</w:t>
            </w:r>
          </w:p>
        </w:tc>
        <w:tc>
          <w:tcPr>
            <w:tcW w:w="3260" w:type="dxa"/>
            <w:gridSpan w:val="3"/>
          </w:tcPr>
          <w:p w:rsidR="006078BB" w:rsidRDefault="006078BB" w:rsidP="00C632AE">
            <w:r>
              <w:t>1.Оформить в альбоме лист «Пижама».</w:t>
            </w:r>
          </w:p>
          <w:p w:rsidR="006078BB" w:rsidRDefault="006078BB" w:rsidP="00931029">
            <w:r>
              <w:t>2.Подобрать коллекцию тканей. Оформить в альбом.</w:t>
            </w:r>
          </w:p>
          <w:p w:rsidR="006078BB" w:rsidRPr="00EC3104" w:rsidRDefault="006078BB" w:rsidP="00C632AE"/>
        </w:tc>
        <w:tc>
          <w:tcPr>
            <w:tcW w:w="1843" w:type="dxa"/>
          </w:tcPr>
          <w:p w:rsidR="006078BB" w:rsidRPr="00EC3104" w:rsidRDefault="006078BB" w:rsidP="00C632AE">
            <w:r>
              <w:t>Пижама, комплект, пижамная сорочка, пижамные брюки.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2D1579" w:rsidRDefault="006078BB" w:rsidP="002D1579">
            <w:pPr>
              <w:jc w:val="center"/>
            </w:pPr>
            <w:r>
              <w:t>2.</w:t>
            </w:r>
          </w:p>
        </w:tc>
        <w:tc>
          <w:tcPr>
            <w:tcW w:w="1035" w:type="dxa"/>
          </w:tcPr>
          <w:p w:rsidR="006078BB" w:rsidRPr="002D1579" w:rsidRDefault="006078BB" w:rsidP="002D1579">
            <w:pPr>
              <w:jc w:val="center"/>
            </w:pPr>
            <w:r>
              <w:t>1</w:t>
            </w:r>
          </w:p>
        </w:tc>
        <w:tc>
          <w:tcPr>
            <w:tcW w:w="3408" w:type="dxa"/>
          </w:tcPr>
          <w:p w:rsidR="006078BB" w:rsidRPr="002D1579" w:rsidRDefault="006078BB" w:rsidP="00C632AE">
            <w:r>
              <w:t>Брюки пижамные. Название деталей и контурных срезов.</w:t>
            </w:r>
          </w:p>
        </w:tc>
        <w:tc>
          <w:tcPr>
            <w:tcW w:w="5083" w:type="dxa"/>
            <w:gridSpan w:val="3"/>
          </w:tcPr>
          <w:p w:rsidR="006078BB" w:rsidRDefault="006078BB" w:rsidP="00385499">
            <w:r>
              <w:t>1. Познакомить школьников с названием деталей и контурных срезов пижамных брюк</w:t>
            </w:r>
          </w:p>
          <w:p w:rsidR="006078BB" w:rsidRDefault="006078BB" w:rsidP="00385499">
            <w:r>
              <w:t>2.Развивать осмысленное дифференцированное восприятие. Коррегировать внимание, мышление, речь.</w:t>
            </w:r>
          </w:p>
          <w:p w:rsidR="006078BB" w:rsidRPr="00EC3104" w:rsidRDefault="006078BB" w:rsidP="00D71D17">
            <w:r>
              <w:t>3.Воспитывать аккуратность и последовательность в работе.</w:t>
            </w:r>
          </w:p>
        </w:tc>
        <w:tc>
          <w:tcPr>
            <w:tcW w:w="3260" w:type="dxa"/>
            <w:gridSpan w:val="3"/>
          </w:tcPr>
          <w:p w:rsidR="006078BB" w:rsidRDefault="006078BB" w:rsidP="00684566">
            <w:r>
              <w:t>1.Зарисовать деталь пижамных брюк в альбом.</w:t>
            </w:r>
          </w:p>
          <w:p w:rsidR="006078BB" w:rsidRPr="00EC3104" w:rsidRDefault="006078BB" w:rsidP="00684566">
            <w:r>
              <w:t>2.Подписать название деталей и контурных срезов.</w:t>
            </w:r>
          </w:p>
        </w:tc>
        <w:tc>
          <w:tcPr>
            <w:tcW w:w="1843" w:type="dxa"/>
          </w:tcPr>
          <w:p w:rsidR="006078BB" w:rsidRDefault="006078BB" w:rsidP="00C632AE">
            <w:r>
              <w:t>Пижамные брюки, заднее и переднее полотнища.</w:t>
            </w:r>
          </w:p>
          <w:p w:rsidR="006078BB" w:rsidRPr="00EC3104" w:rsidRDefault="006078BB" w:rsidP="00C632AE">
            <w:r>
              <w:t>Верхний, нижний, средний, шаговый срезы.</w:t>
            </w:r>
          </w:p>
        </w:tc>
      </w:tr>
      <w:tr w:rsidR="006078BB" w:rsidTr="006078BB">
        <w:trPr>
          <w:trHeight w:val="2520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2D1579" w:rsidRDefault="006078BB" w:rsidP="002D1579">
            <w:pPr>
              <w:jc w:val="center"/>
            </w:pPr>
            <w:r>
              <w:t>3.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2D1579" w:rsidRDefault="006078BB" w:rsidP="002D1579">
            <w:pPr>
              <w:jc w:val="center"/>
            </w:pPr>
            <w:r>
              <w:t>3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6078BB" w:rsidRDefault="006078BB" w:rsidP="00C632AE">
            <w:r>
              <w:t>Снятие мерок.</w:t>
            </w:r>
          </w:p>
          <w:p w:rsidR="006078BB" w:rsidRPr="002D1579" w:rsidRDefault="006078BB" w:rsidP="002269D5">
            <w:r>
              <w:t>Построение чертежа и изготовление выкройки пижамных брюк.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Default="006078BB" w:rsidP="00684566">
            <w:r>
              <w:t>1.Учить  школьников снимать мерки, строить чертёж, изготавливать выкройку пижамных брюк.</w:t>
            </w:r>
          </w:p>
          <w:p w:rsidR="006078BB" w:rsidRDefault="006078BB" w:rsidP="00684566">
            <w:r>
              <w:t>2.Развивать зрительно-двигательную координацию, сознательную целенаправленную деятельность.</w:t>
            </w:r>
          </w:p>
          <w:p w:rsidR="006078BB" w:rsidRPr="00EC3104" w:rsidRDefault="006078BB" w:rsidP="00684566">
            <w:r>
              <w:t>3.Воспитывать терпение, настойчивость, усидчивость, умение организовать себя в момент выполнения задания.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078BB" w:rsidRDefault="006078BB" w:rsidP="00C632AE">
            <w:r>
              <w:t>1.Снять мерки.</w:t>
            </w:r>
          </w:p>
          <w:p w:rsidR="006078BB" w:rsidRDefault="006078BB" w:rsidP="00C632AE">
            <w:r>
              <w:t>2.Построить чертёж пижамных брюк.</w:t>
            </w:r>
          </w:p>
          <w:p w:rsidR="006078BB" w:rsidRDefault="006078BB" w:rsidP="00C632AE">
            <w:r>
              <w:t>3. Изготовить  выкройку.</w:t>
            </w:r>
          </w:p>
          <w:p w:rsidR="006078BB" w:rsidRDefault="006078BB" w:rsidP="00C632AE">
            <w:r>
              <w:t>4. Подготовить выкройку к раскрою.</w:t>
            </w:r>
          </w:p>
          <w:p w:rsidR="006078BB" w:rsidRDefault="006078BB" w:rsidP="00C632AE"/>
          <w:p w:rsidR="006078BB" w:rsidRPr="00BF7D38" w:rsidRDefault="006078BB" w:rsidP="00C632AE"/>
        </w:tc>
        <w:tc>
          <w:tcPr>
            <w:tcW w:w="1843" w:type="dxa"/>
            <w:tcBorders>
              <w:bottom w:val="single" w:sz="4" w:space="0" w:color="auto"/>
            </w:tcBorders>
          </w:tcPr>
          <w:p w:rsidR="006078BB" w:rsidRPr="00DC2D05" w:rsidRDefault="006078BB" w:rsidP="00C632AE">
            <w:r>
              <w:t>Чертёж, выкройка.</w:t>
            </w:r>
          </w:p>
        </w:tc>
      </w:tr>
      <w:tr w:rsidR="006078BB" w:rsidTr="006078BB">
        <w:trPr>
          <w:trHeight w:val="240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Default="006078BB" w:rsidP="002D1579">
            <w:pPr>
              <w:jc w:val="center"/>
            </w:pPr>
            <w:r>
              <w:t>4.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Default="006078BB" w:rsidP="002D1579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Default="006078BB" w:rsidP="006078BB">
            <w:r>
              <w:t>Раскрой пижамных брюк.</w:t>
            </w:r>
          </w:p>
          <w:p w:rsidR="006078BB" w:rsidRDefault="006078BB" w:rsidP="002269D5"/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6078BB">
            <w:r>
              <w:t>1.Учить школьников производить раскрой деталей, учить рациональному крою, познакомить с особенностями кроя парных деталей. Закрепить приёмы работы с ножницами. Закрепить навыки выполнения копировальных стежков.</w:t>
            </w:r>
          </w:p>
          <w:p w:rsidR="006078BB" w:rsidRDefault="006078BB" w:rsidP="006078BB">
            <w:r>
              <w:t>2.Учить сосредотачиваться на задании длительное время, доводить начатую работу до конца, развивать глазомер.</w:t>
            </w:r>
          </w:p>
          <w:p w:rsidR="006078BB" w:rsidRDefault="006078BB" w:rsidP="006078BB">
            <w:r>
              <w:t>3.Воспитывать физическую и психическую выносливость, умение трудиться в группах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6078BB">
            <w:r>
              <w:t>1.Раскроить парные детали пижамных брюк.</w:t>
            </w:r>
          </w:p>
          <w:p w:rsidR="006078BB" w:rsidRDefault="006078BB" w:rsidP="006078BB">
            <w:r>
              <w:t>2. Подготовить детали кроя к обработке.</w:t>
            </w:r>
          </w:p>
          <w:p w:rsidR="006078BB" w:rsidRDefault="006078BB" w:rsidP="00C632AE"/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6078BB">
            <w:r>
              <w:t>Рациональный крой, парные детали.</w:t>
            </w:r>
          </w:p>
          <w:p w:rsidR="006078BB" w:rsidRDefault="006078BB" w:rsidP="00C632AE"/>
        </w:tc>
      </w:tr>
      <w:tr w:rsidR="006078BB" w:rsidTr="006078BB">
        <w:trPr>
          <w:trHeight w:val="142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Pr="005A4CC6" w:rsidRDefault="006078BB" w:rsidP="00DC2D05">
            <w:pPr>
              <w:jc w:val="center"/>
              <w:rPr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C76D43" w:rsidRDefault="000C400B" w:rsidP="00DC2D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7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Изготовление выкройки плечевого бельевого изделия и раскрой.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/>
        </w:tc>
      </w:tr>
      <w:tr w:rsidR="006078BB" w:rsidTr="006078BB">
        <w:trPr>
          <w:trHeight w:val="16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DC2D05">
            <w:pPr>
              <w:jc w:val="center"/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DC2D05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2269D5">
            <w:r>
              <w:t>Пижамная сорочка. Моделирование выкройки.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2269D5">
            <w:r>
              <w:t>1.Закрепить у школьников ЗУНы по моделированию плечевых изделий.</w:t>
            </w:r>
          </w:p>
          <w:p w:rsidR="006078BB" w:rsidRDefault="006078BB" w:rsidP="002269D5">
            <w:r>
              <w:t xml:space="preserve">2.Активизировать познавательную деятельность, коррегировать внимание, учить переключению внимания, развивать словесно-логическую память. </w:t>
            </w:r>
          </w:p>
          <w:p w:rsidR="006078BB" w:rsidRDefault="006078BB" w:rsidP="00C632AE">
            <w:r>
              <w:t>3.Воспитывать аккуратность, последовательность в работе.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1,Изготовить выкройку пижамной сорочки путём моделирования ночной сорочки.</w:t>
            </w:r>
          </w:p>
          <w:p w:rsidR="006078BB" w:rsidRDefault="006078BB" w:rsidP="00C632AE">
            <w:r>
              <w:t>2. Подготовить выкройку к раскрою.</w:t>
            </w:r>
          </w:p>
          <w:p w:rsidR="006078BB" w:rsidRDefault="006078BB" w:rsidP="00C632AE">
            <w:r>
              <w:t>3.Выполнить расчёт расхода ткани на изделие.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Пижамная сорочка, модели-рование.</w:t>
            </w:r>
          </w:p>
        </w:tc>
      </w:tr>
      <w:tr w:rsidR="006078BB" w:rsidTr="006078BB">
        <w:trPr>
          <w:trHeight w:val="315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Default="006078BB" w:rsidP="00DC2D05">
            <w:pPr>
              <w:jc w:val="center"/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Default="000C400B" w:rsidP="00DC2D05">
            <w:pPr>
              <w:jc w:val="center"/>
            </w:pPr>
            <w:r>
              <w:t>3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Default="006078BB" w:rsidP="002269D5">
            <w:r>
              <w:t>Раскрой пижамной сорочки.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385499">
            <w:r>
              <w:t>1.Учить школьников производить раскрой пижамной сорочки. Повышать степень самостоятельности учащихся при выполнении раскройных операций. Учить бережному отношению к расходованию материалов. Закрепить навыки по выполнению копировальных стежков.</w:t>
            </w:r>
          </w:p>
          <w:p w:rsidR="006078BB" w:rsidRDefault="006078BB" w:rsidP="00385499">
            <w:r>
              <w:t>2.Учить сосредотачиваться на задании длительное время, развивать глазомер.</w:t>
            </w:r>
          </w:p>
          <w:p w:rsidR="006078BB" w:rsidRDefault="006078BB" w:rsidP="0072633C">
            <w:r>
              <w:t>3.Воспитывать физическую и психическую выносливость, учить доводить начатую работу до конца, быть заинтересованным в результатах своей деятельности.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EF4244">
            <w:r>
              <w:t>1.Подготовить ткань к раскрою.</w:t>
            </w:r>
          </w:p>
          <w:p w:rsidR="006078BB" w:rsidRDefault="006078BB" w:rsidP="00EF4244">
            <w:r>
              <w:t>2. Выполнить раскладку выкройки на ткани.</w:t>
            </w:r>
          </w:p>
          <w:p w:rsidR="006078BB" w:rsidRDefault="006078BB" w:rsidP="00EF4244">
            <w:r>
              <w:t>3.Раскроить детали пижамной сорочки.</w:t>
            </w:r>
          </w:p>
          <w:p w:rsidR="006078BB" w:rsidRDefault="006078BB" w:rsidP="00EF4244">
            <w:r>
              <w:t>4.Подготовить детали кроя к обработке.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EF4244">
            <w:r>
              <w:t>Выкройка, крой,  копировальные стежки.</w:t>
            </w:r>
          </w:p>
        </w:tc>
      </w:tr>
      <w:tr w:rsidR="006078BB" w:rsidTr="006078BB">
        <w:trPr>
          <w:trHeight w:val="569"/>
        </w:trPr>
        <w:tc>
          <w:tcPr>
            <w:tcW w:w="822" w:type="dxa"/>
            <w:gridSpan w:val="2"/>
          </w:tcPr>
          <w:p w:rsidR="006078BB" w:rsidRPr="005A4CC6" w:rsidRDefault="006078BB" w:rsidP="00EC4B5F">
            <w:pPr>
              <w:jc w:val="center"/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1035" w:type="dxa"/>
          </w:tcPr>
          <w:p w:rsidR="006078BB" w:rsidRPr="005A4CC6" w:rsidRDefault="006078BB" w:rsidP="00EC4B5F">
            <w:pPr>
              <w:jc w:val="center"/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1</w:t>
            </w:r>
            <w:r w:rsidR="000C400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594" w:type="dxa"/>
            <w:gridSpan w:val="8"/>
          </w:tcPr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Соединение основных деталей в изделии поясного белья.</w:t>
            </w:r>
          </w:p>
        </w:tc>
      </w:tr>
      <w:tr w:rsidR="006078BB" w:rsidTr="006078BB">
        <w:trPr>
          <w:trHeight w:val="399"/>
        </w:trPr>
        <w:tc>
          <w:tcPr>
            <w:tcW w:w="822" w:type="dxa"/>
            <w:gridSpan w:val="2"/>
          </w:tcPr>
          <w:p w:rsidR="006078BB" w:rsidRDefault="006078BB" w:rsidP="00EC4B5F">
            <w:pPr>
              <w:jc w:val="center"/>
            </w:pPr>
            <w:r>
              <w:t>1.</w:t>
            </w:r>
          </w:p>
        </w:tc>
        <w:tc>
          <w:tcPr>
            <w:tcW w:w="1035" w:type="dxa"/>
          </w:tcPr>
          <w:p w:rsidR="006078BB" w:rsidRDefault="006078BB" w:rsidP="00EC4B5F">
            <w:pPr>
              <w:jc w:val="center"/>
            </w:pPr>
            <w:r>
              <w:t>1</w:t>
            </w:r>
          </w:p>
        </w:tc>
        <w:tc>
          <w:tcPr>
            <w:tcW w:w="3408" w:type="dxa"/>
          </w:tcPr>
          <w:p w:rsidR="006078BB" w:rsidRDefault="006078BB" w:rsidP="00C632AE">
            <w:r>
              <w:t>План работы по пошиву пижамной сорочки, пижамных брюк.</w:t>
            </w:r>
          </w:p>
        </w:tc>
        <w:tc>
          <w:tcPr>
            <w:tcW w:w="5083" w:type="dxa"/>
            <w:gridSpan w:val="3"/>
          </w:tcPr>
          <w:p w:rsidR="006078BB" w:rsidRDefault="006078BB" w:rsidP="005F5494">
            <w:r>
              <w:t>1.Учить школьников планировать работу с опорой на образец и предметную технологическую карту.</w:t>
            </w:r>
          </w:p>
          <w:p w:rsidR="006078BB" w:rsidRDefault="006078BB" w:rsidP="005F5494">
            <w:r>
              <w:t>2.Активизировать познавательную деятельность, развивать память, речь.</w:t>
            </w:r>
          </w:p>
          <w:p w:rsidR="006078BB" w:rsidRDefault="006078BB" w:rsidP="00FC1279">
            <w:r>
              <w:t>3.Воспитывать организационные умения, работать над коррекцией и развитием личностных качеств учащихся.</w:t>
            </w:r>
          </w:p>
        </w:tc>
        <w:tc>
          <w:tcPr>
            <w:tcW w:w="3260" w:type="dxa"/>
            <w:gridSpan w:val="3"/>
          </w:tcPr>
          <w:p w:rsidR="006078BB" w:rsidRDefault="006078BB" w:rsidP="00FC1279">
            <w:r>
              <w:t>1.Составить план работы по пошиву пижамной сорочки и пижамных брюк.</w:t>
            </w:r>
          </w:p>
          <w:p w:rsidR="006078BB" w:rsidRPr="008C4796" w:rsidRDefault="006078BB" w:rsidP="00FC1279">
            <w:r>
              <w:t xml:space="preserve">2.Записать план работы в тетрадь. </w:t>
            </w:r>
          </w:p>
          <w:p w:rsidR="006078BB" w:rsidRPr="008C4796" w:rsidRDefault="006078BB" w:rsidP="00E4269E"/>
        </w:tc>
        <w:tc>
          <w:tcPr>
            <w:tcW w:w="1843" w:type="dxa"/>
          </w:tcPr>
          <w:p w:rsidR="006078BB" w:rsidRDefault="006078BB" w:rsidP="00C632AE">
            <w:r>
              <w:t xml:space="preserve">Последо-вательность операций. </w:t>
            </w:r>
          </w:p>
        </w:tc>
      </w:tr>
      <w:tr w:rsidR="006078BB" w:rsidTr="006078BB">
        <w:trPr>
          <w:trHeight w:val="420"/>
        </w:trPr>
        <w:tc>
          <w:tcPr>
            <w:tcW w:w="822" w:type="dxa"/>
            <w:gridSpan w:val="2"/>
          </w:tcPr>
          <w:p w:rsidR="006078BB" w:rsidRDefault="006078BB" w:rsidP="00EC4B5F">
            <w:pPr>
              <w:jc w:val="center"/>
            </w:pPr>
            <w:r>
              <w:t>2.</w:t>
            </w:r>
          </w:p>
        </w:tc>
        <w:tc>
          <w:tcPr>
            <w:tcW w:w="1035" w:type="dxa"/>
          </w:tcPr>
          <w:p w:rsidR="006078BB" w:rsidRDefault="000C400B" w:rsidP="00EC4B5F">
            <w:pPr>
              <w:jc w:val="center"/>
            </w:pPr>
            <w:r>
              <w:t>3</w:t>
            </w:r>
          </w:p>
        </w:tc>
        <w:tc>
          <w:tcPr>
            <w:tcW w:w="3408" w:type="dxa"/>
          </w:tcPr>
          <w:p w:rsidR="006078BB" w:rsidRDefault="006078BB" w:rsidP="00E748DF">
            <w:r>
              <w:t>Обработка среза горловины пижамной сорочки.</w:t>
            </w:r>
          </w:p>
        </w:tc>
        <w:tc>
          <w:tcPr>
            <w:tcW w:w="5083" w:type="dxa"/>
            <w:gridSpan w:val="3"/>
            <w:tcBorders>
              <w:bottom w:val="single" w:sz="4" w:space="0" w:color="000000" w:themeColor="text1"/>
            </w:tcBorders>
          </w:tcPr>
          <w:p w:rsidR="006078BB" w:rsidRDefault="006078BB" w:rsidP="000E1363">
            <w:r>
              <w:t>1. Совершенствовать у школьников профессиональные приёмы работы на швейной машине.</w:t>
            </w:r>
          </w:p>
          <w:p w:rsidR="006078BB" w:rsidRDefault="006078BB" w:rsidP="000E1363">
            <w:r>
              <w:t xml:space="preserve">2.Работать над коррекцией и развитием </w:t>
            </w:r>
            <w:r>
              <w:lastRenderedPageBreak/>
              <w:t xml:space="preserve">восприятия, внимания. Развивать глазомер, мелкую моторику рук. </w:t>
            </w:r>
          </w:p>
          <w:p w:rsidR="006078BB" w:rsidRDefault="006078BB" w:rsidP="000E1363">
            <w:r>
              <w:t>3.Воспитывать последовательность и аккуратность в работе. Умение преодолевать трудности.</w:t>
            </w:r>
          </w:p>
        </w:tc>
        <w:tc>
          <w:tcPr>
            <w:tcW w:w="3260" w:type="dxa"/>
            <w:gridSpan w:val="3"/>
          </w:tcPr>
          <w:p w:rsidR="006078BB" w:rsidRPr="008C4796" w:rsidRDefault="006078BB" w:rsidP="008E322C">
            <w:r>
              <w:lastRenderedPageBreak/>
              <w:t>1.Обработать срез горловины пижамной сорочки двойной косой обтачкой.</w:t>
            </w:r>
          </w:p>
        </w:tc>
        <w:tc>
          <w:tcPr>
            <w:tcW w:w="1843" w:type="dxa"/>
          </w:tcPr>
          <w:p w:rsidR="006078BB" w:rsidRDefault="006078BB" w:rsidP="00C632AE">
            <w:r>
              <w:t>Косая обтачка.</w:t>
            </w:r>
          </w:p>
        </w:tc>
      </w:tr>
      <w:tr w:rsidR="006078BB" w:rsidTr="006078BB">
        <w:trPr>
          <w:trHeight w:val="775"/>
        </w:trPr>
        <w:tc>
          <w:tcPr>
            <w:tcW w:w="822" w:type="dxa"/>
            <w:gridSpan w:val="2"/>
          </w:tcPr>
          <w:p w:rsidR="006078BB" w:rsidRDefault="006078BB" w:rsidP="00EC4B5F">
            <w:pPr>
              <w:jc w:val="center"/>
            </w:pPr>
            <w:r>
              <w:lastRenderedPageBreak/>
              <w:t>3.</w:t>
            </w:r>
          </w:p>
        </w:tc>
        <w:tc>
          <w:tcPr>
            <w:tcW w:w="1035" w:type="dxa"/>
          </w:tcPr>
          <w:p w:rsidR="006078BB" w:rsidRDefault="000C400B" w:rsidP="00EC4B5F">
            <w:pPr>
              <w:jc w:val="center"/>
            </w:pPr>
            <w:r>
              <w:t>3</w:t>
            </w:r>
          </w:p>
        </w:tc>
        <w:tc>
          <w:tcPr>
            <w:tcW w:w="3408" w:type="dxa"/>
          </w:tcPr>
          <w:p w:rsidR="006078BB" w:rsidRDefault="006078BB" w:rsidP="00E748DF">
            <w:r>
              <w:t>Обработка боковых срезов пижамной сорочки запошивочным швом.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Pr="008E322C" w:rsidRDefault="006078BB" w:rsidP="008F22BF">
            <w:pPr>
              <w:rPr>
                <w:color w:val="FF0000"/>
              </w:rPr>
            </w:pPr>
            <w:r>
              <w:t>1.</w:t>
            </w:r>
            <w:r>
              <w:rPr>
                <w:color w:val="000000" w:themeColor="text1"/>
              </w:rPr>
              <w:t>Закрепить у учащихся ЗУНы по выполнению бельевых соединительных швов</w:t>
            </w:r>
            <w:r>
              <w:t xml:space="preserve"> </w:t>
            </w:r>
          </w:p>
          <w:p w:rsidR="006078BB" w:rsidRDefault="006078BB" w:rsidP="000E1363">
            <w:r w:rsidRPr="008E322C">
              <w:t>2.Коррегировать</w:t>
            </w:r>
            <w:r>
              <w:t xml:space="preserve"> внимание, переключение внимания, развивать плавность движений.</w:t>
            </w:r>
          </w:p>
          <w:p w:rsidR="006078BB" w:rsidRDefault="006078BB" w:rsidP="000E1363">
            <w:r>
              <w:t>3.Воспитывать самостоятельность.</w:t>
            </w:r>
          </w:p>
        </w:tc>
        <w:tc>
          <w:tcPr>
            <w:tcW w:w="3260" w:type="dxa"/>
            <w:gridSpan w:val="3"/>
          </w:tcPr>
          <w:p w:rsidR="006078BB" w:rsidRPr="008C4796" w:rsidRDefault="006078BB" w:rsidP="008E322C">
            <w:r>
              <w:t>1.Обработать боковые срезы  пижамной сорочки запошивочным швом.</w:t>
            </w:r>
          </w:p>
        </w:tc>
        <w:tc>
          <w:tcPr>
            <w:tcW w:w="1843" w:type="dxa"/>
          </w:tcPr>
          <w:p w:rsidR="006078BB" w:rsidRDefault="006078BB" w:rsidP="008E322C">
            <w:r>
              <w:t xml:space="preserve">Боковые срезы  </w:t>
            </w:r>
          </w:p>
        </w:tc>
      </w:tr>
      <w:tr w:rsidR="006078BB" w:rsidTr="006078BB">
        <w:trPr>
          <w:trHeight w:val="562"/>
        </w:trPr>
        <w:tc>
          <w:tcPr>
            <w:tcW w:w="822" w:type="dxa"/>
            <w:gridSpan w:val="2"/>
          </w:tcPr>
          <w:p w:rsidR="006078BB" w:rsidRDefault="006078BB" w:rsidP="00EC4B5F">
            <w:pPr>
              <w:jc w:val="center"/>
            </w:pPr>
            <w:r>
              <w:t>4.</w:t>
            </w:r>
          </w:p>
        </w:tc>
        <w:tc>
          <w:tcPr>
            <w:tcW w:w="1035" w:type="dxa"/>
          </w:tcPr>
          <w:p w:rsidR="006078BB" w:rsidRDefault="000C400B" w:rsidP="00EC4B5F">
            <w:pPr>
              <w:jc w:val="center"/>
            </w:pPr>
            <w:r>
              <w:t>4</w:t>
            </w:r>
          </w:p>
        </w:tc>
        <w:tc>
          <w:tcPr>
            <w:tcW w:w="3408" w:type="dxa"/>
          </w:tcPr>
          <w:p w:rsidR="006078BB" w:rsidRDefault="006078BB" w:rsidP="00E748DF">
            <w:r>
              <w:t>Обработка шаговых и среднего шва пижамных брюк</w:t>
            </w:r>
          </w:p>
          <w:p w:rsidR="006078BB" w:rsidRDefault="006078BB" w:rsidP="00E748DF">
            <w:r>
              <w:t>запошивочным швом.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0E1363">
            <w:r>
              <w:rPr>
                <w:color w:val="000000" w:themeColor="text1"/>
              </w:rPr>
              <w:t>1.Закрепить у учащихся ЗУНы по выполнению бельевых соединительных швов</w:t>
            </w:r>
          </w:p>
          <w:p w:rsidR="006078BB" w:rsidRDefault="006078BB" w:rsidP="000E1363">
            <w:r>
              <w:t>2.Развивать зрительно-двигательную координацию, двигательную память.</w:t>
            </w:r>
          </w:p>
          <w:p w:rsidR="006078BB" w:rsidRDefault="006078BB" w:rsidP="000E1363">
            <w:r>
              <w:t>3.Воспитывать терпение, настойчивость,  умение организовать себя в момент выполнения задания, сознательную целенаправленную деятельность.</w:t>
            </w:r>
          </w:p>
        </w:tc>
        <w:tc>
          <w:tcPr>
            <w:tcW w:w="3260" w:type="dxa"/>
            <w:gridSpan w:val="3"/>
          </w:tcPr>
          <w:p w:rsidR="006078BB" w:rsidRDefault="006078BB" w:rsidP="008E322C">
            <w:r>
              <w:t>1. Обработать шаговые срезы пижамных брюк запошивочным швом.</w:t>
            </w:r>
          </w:p>
          <w:p w:rsidR="006078BB" w:rsidRPr="008C4796" w:rsidRDefault="006078BB" w:rsidP="008E322C">
            <w:r>
              <w:t>2.Соединить левую и правую детали пижамных брюк запошивочным швом.</w:t>
            </w:r>
          </w:p>
        </w:tc>
        <w:tc>
          <w:tcPr>
            <w:tcW w:w="1843" w:type="dxa"/>
          </w:tcPr>
          <w:p w:rsidR="006078BB" w:rsidRDefault="006078BB" w:rsidP="00C632AE">
            <w:r>
              <w:t>Шаговый срез, средний срез.</w:t>
            </w:r>
          </w:p>
        </w:tc>
      </w:tr>
      <w:tr w:rsidR="006078BB" w:rsidTr="006078BB">
        <w:trPr>
          <w:trHeight w:val="1875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Default="006078BB" w:rsidP="00EC4B5F">
            <w:pPr>
              <w:jc w:val="center"/>
            </w:pPr>
            <w:r>
              <w:t>5.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Default="000C400B" w:rsidP="00EC4B5F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6078BB" w:rsidRDefault="006078BB" w:rsidP="00E748DF">
            <w:r>
              <w:t>Обработка срезов пижамной сорочки и пижамных брюк швом вподгибку с закрытым срезом. Окончательная отделка изделия.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Default="006078BB" w:rsidP="000E1363">
            <w:r>
              <w:t>1.Учить школьников выполнять шов вподгибку с закрытым срезом. Закрепить приёмы работы с различными инструментами.</w:t>
            </w:r>
          </w:p>
          <w:p w:rsidR="006078BB" w:rsidRDefault="006078BB" w:rsidP="000E1363">
            <w:r>
              <w:t>2.Развивать глазомер, мелкую моторику рук, двигательную память.</w:t>
            </w:r>
          </w:p>
          <w:p w:rsidR="006078BB" w:rsidRDefault="006078BB" w:rsidP="000E1363">
            <w:r>
              <w:t>3.Воспитывать аккуратность, умение правильно организовать рабочее место.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078BB" w:rsidRDefault="006078BB" w:rsidP="001D1651">
            <w:r>
              <w:t>1. Обработать срезы пижамной сорочки и пижамных брюк швом вподгибку с закрытым срезом.</w:t>
            </w:r>
          </w:p>
          <w:p w:rsidR="006078BB" w:rsidRPr="008C4796" w:rsidRDefault="006078BB" w:rsidP="001D1651">
            <w:r>
              <w:t>2.Выполнить окончательную отделку изделия.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078BB" w:rsidRDefault="006078BB" w:rsidP="00C632AE">
            <w:r>
              <w:t>Шов вподгибку с закрытым срезом, резиновая тесьма.</w:t>
            </w:r>
          </w:p>
        </w:tc>
      </w:tr>
      <w:tr w:rsidR="006078BB" w:rsidTr="006078BB">
        <w:trPr>
          <w:trHeight w:val="28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Pr="005A4CC6" w:rsidRDefault="006078BB" w:rsidP="00EC4B5F">
            <w:pPr>
              <w:jc w:val="center"/>
              <w:rPr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t>VIII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BB" w:rsidRPr="005A4CC6" w:rsidRDefault="000C400B" w:rsidP="00C76D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7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8BB" w:rsidRPr="005A4CC6" w:rsidRDefault="006078BB" w:rsidP="00C76D43">
            <w:pPr>
              <w:ind w:left="207"/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t>Ремонт одежды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/>
        </w:tc>
      </w:tr>
      <w:tr w:rsidR="006078BB" w:rsidTr="006078BB">
        <w:trPr>
          <w:trHeight w:val="252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Default="006078BB" w:rsidP="00EC4B5F">
            <w:pPr>
              <w:jc w:val="center"/>
            </w:pPr>
            <w:r>
              <w:t>1.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Default="006078BB" w:rsidP="00EC4B5F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Default="006078BB" w:rsidP="00E748DF">
            <w:r>
              <w:t>Эстетика одежды. Заплата.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385499">
            <w:r>
              <w:t>1.Научить школьников выполнять заплату.</w:t>
            </w:r>
          </w:p>
          <w:p w:rsidR="006078BB" w:rsidRDefault="006078BB" w:rsidP="00385499">
            <w:r>
              <w:t>2.Активизировать познавательную деятельность. Развивать элементарную творческую активность, самостоятельность.</w:t>
            </w:r>
          </w:p>
          <w:p w:rsidR="006078BB" w:rsidRDefault="006078BB" w:rsidP="00385499">
            <w:r>
              <w:t>3.Осуществлять нравственно –эстетическое воспитание. Приучать к опрятности и аккуратности.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E4269E">
            <w:r>
              <w:t>1.Выполнить заплату на образце.</w:t>
            </w:r>
          </w:p>
          <w:p w:rsidR="006078BB" w:rsidRDefault="006078BB" w:rsidP="00E4269E">
            <w:r>
              <w:t>2.Оформить образец в альбом.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C632AE">
            <w:r>
              <w:t>Заплата.</w:t>
            </w:r>
          </w:p>
        </w:tc>
      </w:tr>
      <w:tr w:rsidR="006078BB" w:rsidTr="006078BB">
        <w:trPr>
          <w:trHeight w:val="285"/>
        </w:trPr>
        <w:tc>
          <w:tcPr>
            <w:tcW w:w="822" w:type="dxa"/>
            <w:gridSpan w:val="2"/>
          </w:tcPr>
          <w:p w:rsidR="006078BB" w:rsidRDefault="006078BB" w:rsidP="00EC4B5F">
            <w:pPr>
              <w:jc w:val="center"/>
            </w:pPr>
            <w:r>
              <w:t>2.</w:t>
            </w:r>
          </w:p>
        </w:tc>
        <w:tc>
          <w:tcPr>
            <w:tcW w:w="1035" w:type="dxa"/>
          </w:tcPr>
          <w:p w:rsidR="006078BB" w:rsidRDefault="000C400B" w:rsidP="00EC4B5F">
            <w:pPr>
              <w:jc w:val="center"/>
            </w:pPr>
            <w:r>
              <w:t>1</w:t>
            </w:r>
          </w:p>
        </w:tc>
        <w:tc>
          <w:tcPr>
            <w:tcW w:w="3408" w:type="dxa"/>
          </w:tcPr>
          <w:p w:rsidR="006078BB" w:rsidRDefault="006078BB" w:rsidP="00C632AE">
            <w:r>
              <w:t>Штопка.</w:t>
            </w:r>
          </w:p>
        </w:tc>
        <w:tc>
          <w:tcPr>
            <w:tcW w:w="5083" w:type="dxa"/>
            <w:gridSpan w:val="3"/>
          </w:tcPr>
          <w:p w:rsidR="006078BB" w:rsidRDefault="006078BB" w:rsidP="000E1363">
            <w:r>
              <w:t>1. 1.Научить школьников выполнять штопку.</w:t>
            </w:r>
          </w:p>
          <w:p w:rsidR="006078BB" w:rsidRDefault="006078BB" w:rsidP="000E1363">
            <w:r>
              <w:t>2.Развивать высшие психические функции.</w:t>
            </w:r>
          </w:p>
          <w:p w:rsidR="006078BB" w:rsidRDefault="006078BB" w:rsidP="005107DC">
            <w:r>
              <w:lastRenderedPageBreak/>
              <w:t xml:space="preserve">3.Воспитывать усердие, самостоятельность,  настойчивость при выполнении трудового задания. </w:t>
            </w:r>
          </w:p>
        </w:tc>
        <w:tc>
          <w:tcPr>
            <w:tcW w:w="3260" w:type="dxa"/>
            <w:gridSpan w:val="3"/>
          </w:tcPr>
          <w:p w:rsidR="006078BB" w:rsidRDefault="006078BB" w:rsidP="001D1651">
            <w:r>
              <w:lastRenderedPageBreak/>
              <w:t>1.Выполнить штопку на образце.</w:t>
            </w:r>
          </w:p>
          <w:p w:rsidR="006078BB" w:rsidRPr="008C4796" w:rsidRDefault="006078BB" w:rsidP="001D1651">
            <w:r>
              <w:lastRenderedPageBreak/>
              <w:t>2.Оформить образец в альбом.</w:t>
            </w:r>
          </w:p>
        </w:tc>
        <w:tc>
          <w:tcPr>
            <w:tcW w:w="1843" w:type="dxa"/>
          </w:tcPr>
          <w:p w:rsidR="006078BB" w:rsidRDefault="006078BB" w:rsidP="00C632AE">
            <w:r>
              <w:lastRenderedPageBreak/>
              <w:t>Штопка.</w:t>
            </w:r>
          </w:p>
        </w:tc>
      </w:tr>
      <w:tr w:rsidR="006078BB" w:rsidTr="006078BB">
        <w:trPr>
          <w:trHeight w:val="375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lastRenderedPageBreak/>
              <w:t>IX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5A4CC6" w:rsidRDefault="006078BB" w:rsidP="00C650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594" w:type="dxa"/>
            <w:gridSpan w:val="8"/>
            <w:tcBorders>
              <w:bottom w:val="single" w:sz="4" w:space="0" w:color="auto"/>
            </w:tcBorders>
          </w:tcPr>
          <w:p w:rsidR="006078BB" w:rsidRPr="005A4CC6" w:rsidRDefault="006078BB" w:rsidP="00C632AE">
            <w:pPr>
              <w:rPr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Самостоятельная работа.</w:t>
            </w:r>
          </w:p>
        </w:tc>
      </w:tr>
      <w:tr w:rsidR="006078BB" w:rsidTr="006078BB">
        <w:trPr>
          <w:trHeight w:val="285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Pr="005A4CC6" w:rsidRDefault="006078BB" w:rsidP="009566F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t>1.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Default="006078BB" w:rsidP="00C6503D">
            <w:pPr>
              <w:jc w:val="center"/>
              <w:rPr>
                <w:b/>
                <w:sz w:val="28"/>
                <w:szCs w:val="28"/>
              </w:rPr>
            </w:pPr>
            <w:r>
              <w:t>4</w:t>
            </w:r>
          </w:p>
        </w:tc>
        <w:tc>
          <w:tcPr>
            <w:tcW w:w="3408" w:type="dxa"/>
            <w:tcBorders>
              <w:top w:val="single" w:sz="4" w:space="0" w:color="auto"/>
              <w:right w:val="single" w:sz="4" w:space="0" w:color="auto"/>
            </w:tcBorders>
          </w:tcPr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  <w:r>
              <w:t>Пощив наволочки с клапаном.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8BB" w:rsidRDefault="006078BB" w:rsidP="009566F1">
            <w:r>
              <w:t>1.Проверить у учащихся уровень сформированности ЗУНов по теме</w:t>
            </w:r>
          </w:p>
          <w:p w:rsidR="006078BB" w:rsidRDefault="006078BB" w:rsidP="009566F1">
            <w:r>
              <w:t>«Постельное бельё».</w:t>
            </w:r>
          </w:p>
          <w:p w:rsidR="006078BB" w:rsidRDefault="006078BB" w:rsidP="009566F1">
            <w:r>
              <w:t>2.Коррегировать произвольное внимание, работать над развитием мыслительной деятельности, навыков самоконтроля.</w:t>
            </w:r>
          </w:p>
          <w:p w:rsidR="006078BB" w:rsidRPr="005A4CC6" w:rsidRDefault="006078BB" w:rsidP="009566F1">
            <w:pPr>
              <w:rPr>
                <w:b/>
                <w:sz w:val="28"/>
                <w:szCs w:val="28"/>
              </w:rPr>
            </w:pPr>
            <w:r>
              <w:t>3. Воспитывать аккуратность, последовательность в работе. Учить соблюдать правила техники безопасности.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8BB" w:rsidRDefault="006078BB" w:rsidP="009566F1">
            <w:r>
              <w:t>1. Выполнить пошив наволочки с клапаном в уменьшенном виде. Работа выполняется по готовому крою.</w:t>
            </w:r>
          </w:p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</w:p>
        </w:tc>
      </w:tr>
      <w:tr w:rsidR="006078BB" w:rsidTr="006078BB">
        <w:trPr>
          <w:trHeight w:val="40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6C2EA4">
            <w:pPr>
              <w:jc w:val="center"/>
            </w:pPr>
            <w:r>
              <w:rPr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0C400B" w:rsidP="006C2EA4">
            <w:pPr>
              <w:jc w:val="center"/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503D">
            <w:r>
              <w:rPr>
                <w:b/>
                <w:sz w:val="28"/>
                <w:szCs w:val="28"/>
                <w:lang w:val="en-US"/>
              </w:rPr>
              <w:t>Итоговое занятие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53CD"/>
          <w:p w:rsidR="006078BB" w:rsidRDefault="006078BB" w:rsidP="00B653CD"/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pPr>
              <w:rPr>
                <w:sz w:val="28"/>
                <w:szCs w:val="28"/>
              </w:rPr>
            </w:pPr>
          </w:p>
        </w:tc>
      </w:tr>
      <w:tr w:rsidR="006078BB" w:rsidTr="006078BB">
        <w:trPr>
          <w:trHeight w:val="408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6C2EA4">
            <w:pPr>
              <w:jc w:val="center"/>
            </w:pPr>
            <w:r>
              <w:t>1.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0C400B" w:rsidP="006C2EA4">
            <w:pPr>
              <w:jc w:val="center"/>
            </w:pPr>
            <w:r>
              <w:t>3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503D">
            <w:r>
              <w:t>Итоговое занятие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76D43">
            <w:r>
              <w:t>1.Подвести итоги самостоятельной работы и итоги работы учащихся за четверть. Подготовить рабочие места и рабочие коробки к 3-ей четверти.</w:t>
            </w:r>
          </w:p>
          <w:p w:rsidR="006078BB" w:rsidRDefault="006078BB" w:rsidP="00C76D43">
            <w:r>
              <w:t>2.Развивать высшие психические функции. Расширять кругозор, словарь.</w:t>
            </w:r>
          </w:p>
          <w:p w:rsidR="006078BB" w:rsidRDefault="006078BB" w:rsidP="00C76D43">
            <w:r>
              <w:t>3.Формировать личностные компоненты. Учить коллективным формам общения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76D43">
            <w:r>
              <w:t>1.Подведение итогов.</w:t>
            </w:r>
          </w:p>
          <w:p w:rsidR="006078BB" w:rsidRDefault="006078BB" w:rsidP="00C76D43">
            <w:r>
              <w:t>2.Выполнение занимательных заданий.</w:t>
            </w:r>
          </w:p>
          <w:p w:rsidR="006078BB" w:rsidRDefault="006078BB" w:rsidP="00C76D43">
            <w:r>
              <w:t>3.Подготовка мастерской к новой четверти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pPr>
              <w:rPr>
                <w:sz w:val="28"/>
                <w:szCs w:val="28"/>
              </w:rPr>
            </w:pPr>
          </w:p>
        </w:tc>
      </w:tr>
      <w:tr w:rsidR="006078BB" w:rsidTr="006078BB">
        <w:tc>
          <w:tcPr>
            <w:tcW w:w="822" w:type="dxa"/>
            <w:gridSpan w:val="2"/>
          </w:tcPr>
          <w:p w:rsidR="006078BB" w:rsidRDefault="006078BB" w:rsidP="00C632AE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6078BB" w:rsidRPr="005A4CC6" w:rsidRDefault="006078BB" w:rsidP="00C6503D">
            <w:pPr>
              <w:jc w:val="center"/>
              <w:rPr>
                <w:b/>
                <w:sz w:val="32"/>
                <w:szCs w:val="32"/>
              </w:rPr>
            </w:pPr>
            <w:r w:rsidRPr="005A4CC6">
              <w:rPr>
                <w:b/>
                <w:sz w:val="32"/>
                <w:szCs w:val="32"/>
              </w:rPr>
              <w:t>70</w:t>
            </w:r>
          </w:p>
        </w:tc>
        <w:tc>
          <w:tcPr>
            <w:tcW w:w="3408" w:type="dxa"/>
          </w:tcPr>
          <w:p w:rsidR="006078BB" w:rsidRPr="005A4CC6" w:rsidRDefault="006078BB" w:rsidP="00C632AE">
            <w:pPr>
              <w:rPr>
                <w:b/>
                <w:sz w:val="32"/>
                <w:szCs w:val="32"/>
              </w:rPr>
            </w:pPr>
            <w:r w:rsidRPr="005A4CC6">
              <w:rPr>
                <w:b/>
                <w:sz w:val="32"/>
                <w:szCs w:val="32"/>
                <w:lang w:val="en-US"/>
              </w:rPr>
              <w:t>III</w:t>
            </w:r>
            <w:r w:rsidRPr="005A4CC6">
              <w:rPr>
                <w:b/>
                <w:sz w:val="32"/>
                <w:szCs w:val="32"/>
              </w:rPr>
              <w:t xml:space="preserve"> </w:t>
            </w:r>
            <w:r w:rsidRPr="005A4CC6">
              <w:rPr>
                <w:b/>
                <w:sz w:val="32"/>
                <w:szCs w:val="32"/>
                <w:lang w:val="en-US"/>
              </w:rPr>
              <w:t>четверть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3"/>
          </w:tcPr>
          <w:p w:rsidR="006078BB" w:rsidRDefault="006078BB" w:rsidP="00C632A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6078BB" w:rsidRDefault="006078BB" w:rsidP="00C632AE">
            <w:pPr>
              <w:rPr>
                <w:sz w:val="28"/>
                <w:szCs w:val="28"/>
              </w:rPr>
            </w:pPr>
          </w:p>
        </w:tc>
      </w:tr>
      <w:tr w:rsidR="006078BB" w:rsidTr="006078BB">
        <w:trPr>
          <w:trHeight w:val="451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5A4CC6" w:rsidRDefault="006078BB" w:rsidP="00AC461B">
            <w:pPr>
              <w:jc w:val="center"/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5A4CC6" w:rsidRDefault="006078BB" w:rsidP="00AC461B">
            <w:pPr>
              <w:jc w:val="center"/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Вводное занятие.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Default="006078BB" w:rsidP="00C632AE"/>
          <w:p w:rsidR="006078BB" w:rsidRPr="00AC461B" w:rsidRDefault="006078BB" w:rsidP="00C632AE"/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078BB" w:rsidRDefault="006078BB" w:rsidP="00C632AE"/>
          <w:p w:rsidR="006078BB" w:rsidRPr="00AC461B" w:rsidRDefault="006078BB" w:rsidP="00C632AE"/>
        </w:tc>
        <w:tc>
          <w:tcPr>
            <w:tcW w:w="1843" w:type="dxa"/>
            <w:tcBorders>
              <w:bottom w:val="single" w:sz="4" w:space="0" w:color="auto"/>
            </w:tcBorders>
          </w:tcPr>
          <w:p w:rsidR="006078BB" w:rsidRDefault="006078BB" w:rsidP="00C632AE"/>
          <w:p w:rsidR="006078BB" w:rsidRPr="00AC461B" w:rsidRDefault="006078BB" w:rsidP="00C632AE"/>
        </w:tc>
      </w:tr>
      <w:tr w:rsidR="006078BB" w:rsidTr="006078BB">
        <w:trPr>
          <w:trHeight w:val="645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Pr="00667034" w:rsidRDefault="006078BB" w:rsidP="00AC461B">
            <w:pPr>
              <w:jc w:val="center"/>
            </w:pPr>
            <w:r w:rsidRPr="00667034">
              <w:t>1.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Pr="00667034" w:rsidRDefault="006078BB" w:rsidP="00AC461B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Pr="00667034" w:rsidRDefault="006078BB" w:rsidP="00C632AE">
            <w:r w:rsidRPr="00667034">
              <w:t>Вводное занятие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C632AE">
            <w:r>
              <w:t>1.Познакомить учащихся с задачами и планом работы на третью четверть. Повторить правила техники безопасности.</w:t>
            </w:r>
          </w:p>
          <w:p w:rsidR="006078BB" w:rsidRDefault="006078BB" w:rsidP="00C632AE">
            <w:r>
              <w:t>2.Расширять кругозор. Активизировать познавательную деятельность.</w:t>
            </w:r>
          </w:p>
          <w:p w:rsidR="006078BB" w:rsidRDefault="006078BB" w:rsidP="00C632AE">
            <w:r>
              <w:t>3.Воспитывать интерес к учёбе, организационные умения.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C632AE">
            <w:r>
              <w:t>1.Инструктаж по технике безопасности.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C632AE">
            <w:r>
              <w:t>Техника безопасности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5A4CC6" w:rsidRDefault="006078BB" w:rsidP="00AC461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035" w:type="dxa"/>
          </w:tcPr>
          <w:p w:rsidR="006078BB" w:rsidRPr="005A4CC6" w:rsidRDefault="006078BB" w:rsidP="00AC46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177FB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594" w:type="dxa"/>
            <w:gridSpan w:val="8"/>
          </w:tcPr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Построение чертежа, изготовление выкройки и раскрой основы прямой юбки.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DC4374" w:rsidRDefault="006078BB" w:rsidP="00DC4374">
            <w:pPr>
              <w:jc w:val="center"/>
            </w:pPr>
            <w:r>
              <w:lastRenderedPageBreak/>
              <w:t>1.</w:t>
            </w:r>
          </w:p>
        </w:tc>
        <w:tc>
          <w:tcPr>
            <w:tcW w:w="1035" w:type="dxa"/>
          </w:tcPr>
          <w:p w:rsidR="006078BB" w:rsidRPr="00DC4374" w:rsidRDefault="00177FB0" w:rsidP="00DC4374">
            <w:pPr>
              <w:jc w:val="center"/>
            </w:pPr>
            <w:r>
              <w:t>3</w:t>
            </w:r>
          </w:p>
        </w:tc>
        <w:tc>
          <w:tcPr>
            <w:tcW w:w="3408" w:type="dxa"/>
          </w:tcPr>
          <w:p w:rsidR="006078BB" w:rsidRDefault="006078BB" w:rsidP="00C632AE">
            <w:pPr>
              <w:rPr>
                <w:b/>
              </w:rPr>
            </w:pPr>
            <w:r w:rsidRPr="00667034">
              <w:rPr>
                <w:b/>
              </w:rPr>
              <w:t>Лабораторная работа.</w:t>
            </w:r>
          </w:p>
          <w:p w:rsidR="006078BB" w:rsidRPr="00667034" w:rsidRDefault="006078BB" w:rsidP="00C632AE">
            <w:r>
              <w:t>Шерстяное волокно. Получение пряжи.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t>1.Познакомить школьников с шерстяным волокном, его получением, свойствами, а также процессом получения пряжи из шерстяного волокна.</w:t>
            </w:r>
          </w:p>
          <w:p w:rsidR="006078BB" w:rsidRDefault="006078BB" w:rsidP="00C632AE">
            <w:r>
              <w:t>2.Работать над развитием и коррекцией мыслительной деятельности, операций анализа, синтеза. Развивать речевую активность.</w:t>
            </w:r>
          </w:p>
          <w:p w:rsidR="006078BB" w:rsidRPr="00DC4374" w:rsidRDefault="006078BB" w:rsidP="00B653CD">
            <w:r>
              <w:t>3.Воспитывать усидчивость.</w:t>
            </w:r>
          </w:p>
        </w:tc>
        <w:tc>
          <w:tcPr>
            <w:tcW w:w="3260" w:type="dxa"/>
            <w:gridSpan w:val="3"/>
          </w:tcPr>
          <w:p w:rsidR="006078BB" w:rsidRPr="00287B9B" w:rsidRDefault="006078BB" w:rsidP="000E0208">
            <w:r>
              <w:t>1.Выполнить лабораторную работу по определению свойств шерстяного волокна.</w:t>
            </w:r>
          </w:p>
        </w:tc>
        <w:tc>
          <w:tcPr>
            <w:tcW w:w="1843" w:type="dxa"/>
          </w:tcPr>
          <w:p w:rsidR="006078BB" w:rsidRPr="00287B9B" w:rsidRDefault="006078BB" w:rsidP="00C632AE">
            <w:r>
              <w:t>Шерстяное волокно, толщина, тонина, прочность, извитость.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2F66A4" w:rsidRDefault="006078BB" w:rsidP="002F66A4">
            <w:pPr>
              <w:jc w:val="center"/>
            </w:pPr>
            <w:r>
              <w:t>2..</w:t>
            </w:r>
          </w:p>
        </w:tc>
        <w:tc>
          <w:tcPr>
            <w:tcW w:w="1035" w:type="dxa"/>
          </w:tcPr>
          <w:p w:rsidR="006078BB" w:rsidRPr="002F66A4" w:rsidRDefault="00177FB0" w:rsidP="002F66A4">
            <w:pPr>
              <w:jc w:val="center"/>
            </w:pPr>
            <w:r>
              <w:t>1</w:t>
            </w:r>
          </w:p>
        </w:tc>
        <w:tc>
          <w:tcPr>
            <w:tcW w:w="3408" w:type="dxa"/>
          </w:tcPr>
          <w:p w:rsidR="006078BB" w:rsidRPr="002F66A4" w:rsidRDefault="006078BB" w:rsidP="00C632AE">
            <w:r>
              <w:t>Прямая юбка.</w:t>
            </w:r>
          </w:p>
        </w:tc>
        <w:tc>
          <w:tcPr>
            <w:tcW w:w="5083" w:type="dxa"/>
            <w:gridSpan w:val="3"/>
          </w:tcPr>
          <w:p w:rsidR="006078BB" w:rsidRDefault="006078BB" w:rsidP="00FA35C2">
            <w:r>
              <w:t>1.Ознакомить  учащихся с фасонами, назначением прямых юбок, тканями применяемыми для их пошива.</w:t>
            </w:r>
          </w:p>
          <w:p w:rsidR="006078BB" w:rsidRDefault="006078BB" w:rsidP="00FA35C2">
            <w:r>
              <w:t>2.Активизировать познавательную деятельность.Расширять кругозор, активизировать словарь.</w:t>
            </w:r>
          </w:p>
          <w:p w:rsidR="006078BB" w:rsidRPr="00FA35C2" w:rsidRDefault="006078BB" w:rsidP="00FA35C2">
            <w:r>
              <w:t>3.Прививать этические нормы поведения.</w:t>
            </w:r>
          </w:p>
        </w:tc>
        <w:tc>
          <w:tcPr>
            <w:tcW w:w="3260" w:type="dxa"/>
            <w:gridSpan w:val="3"/>
          </w:tcPr>
          <w:p w:rsidR="006078BB" w:rsidRDefault="006078BB" w:rsidP="000E0208">
            <w:r>
              <w:t>1.Оформить в альбоме лист «Прямая юбка».</w:t>
            </w:r>
          </w:p>
          <w:p w:rsidR="006078BB" w:rsidRDefault="006078BB" w:rsidP="000E0208">
            <w:r>
              <w:t>2.Подобрать коллекцию тканей. Оформить в альбом.</w:t>
            </w:r>
          </w:p>
          <w:p w:rsidR="006078BB" w:rsidRPr="00142AD0" w:rsidRDefault="006078BB" w:rsidP="00C632AE"/>
        </w:tc>
        <w:tc>
          <w:tcPr>
            <w:tcW w:w="1843" w:type="dxa"/>
          </w:tcPr>
          <w:p w:rsidR="006078BB" w:rsidRPr="00142AD0" w:rsidRDefault="006078BB" w:rsidP="00AA74EE">
            <w:r>
              <w:t>Прямая юбка.</w:t>
            </w:r>
          </w:p>
        </w:tc>
      </w:tr>
      <w:tr w:rsidR="006078BB" w:rsidTr="006078BB">
        <w:trPr>
          <w:trHeight w:val="2190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3B5FD5" w:rsidRDefault="006078BB" w:rsidP="003B5FD5">
            <w:pPr>
              <w:jc w:val="center"/>
            </w:pPr>
            <w:r>
              <w:t>3.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3B5FD5" w:rsidRDefault="006078BB" w:rsidP="003B5FD5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6078BB" w:rsidRPr="003B5FD5" w:rsidRDefault="006078BB" w:rsidP="00C632AE">
            <w:r>
              <w:t>Снятие мерок. Построение чертежа прямой юбки в М 1:4.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Default="006078BB" w:rsidP="000E0208">
            <w:r>
              <w:t>1.Учить  школьников снимать мерки, строить чертёж прямой юбки в уменьшенном виде.</w:t>
            </w:r>
          </w:p>
          <w:p w:rsidR="006078BB" w:rsidRDefault="006078BB" w:rsidP="00C632AE">
            <w:r>
              <w:t>2.Работать над развитием всех видов восприятия, внимания, работать над коррекцией и развитием смысловой памяти.</w:t>
            </w:r>
          </w:p>
          <w:p w:rsidR="006078BB" w:rsidRPr="003B5FD5" w:rsidRDefault="006078BB" w:rsidP="00C632AE">
            <w:r>
              <w:t>3.Воспитывать настойчивость, терпение во время выполнения задания.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078BB" w:rsidRDefault="006078BB" w:rsidP="009A48D3">
            <w:r>
              <w:t>1.Снять мерки, записать в тетрадь.</w:t>
            </w:r>
          </w:p>
          <w:p w:rsidR="006078BB" w:rsidRPr="00D900BD" w:rsidRDefault="006078BB" w:rsidP="009A48D3">
            <w:r>
              <w:t>2.Построить чертёж прямой юбки в М 1:4.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078BB" w:rsidRPr="00F5457F" w:rsidRDefault="006078BB" w:rsidP="00C632AE">
            <w:r>
              <w:t>Мерки, обхват талии, обхват бёдер, длина изделия, чертёж, масштаб.</w:t>
            </w:r>
          </w:p>
        </w:tc>
      </w:tr>
      <w:tr w:rsidR="006078BB" w:rsidTr="006078BB">
        <w:trPr>
          <w:trHeight w:val="2775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F5457F" w:rsidRDefault="006078BB" w:rsidP="00F5457F">
            <w:pPr>
              <w:jc w:val="center"/>
            </w:pPr>
            <w:r>
              <w:t>4.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F5457F" w:rsidRDefault="00177FB0" w:rsidP="00F5457F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6078BB" w:rsidRPr="00F5457F" w:rsidRDefault="006078BB" w:rsidP="009A48D3">
            <w:r>
              <w:t>Название деталей и контурных срезов выкройки юбки.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Default="006078BB" w:rsidP="00C632AE">
            <w:r>
              <w:t>1. Познакомить школьников с названием деталей и контурных срезов выкройки юбки.</w:t>
            </w:r>
          </w:p>
          <w:p w:rsidR="006078BB" w:rsidRDefault="006078BB" w:rsidP="00C632AE">
            <w:r>
              <w:t>2.Развивать высшие психические функции, наблюдательность, речевую активность.</w:t>
            </w:r>
          </w:p>
          <w:p w:rsidR="006078BB" w:rsidRPr="00F5457F" w:rsidRDefault="006078BB" w:rsidP="00C632AE">
            <w:r>
              <w:t>3.Воспитывать интерес к занятиям, умение преодолевать трудности. Приучать к общепринятым нормам поведения.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078BB" w:rsidRDefault="006078BB" w:rsidP="0041229B">
            <w:r>
              <w:t>1.Зарисовать в альбоме детали юбки.</w:t>
            </w:r>
          </w:p>
          <w:p w:rsidR="006078BB" w:rsidRPr="00D55DD3" w:rsidRDefault="006078BB" w:rsidP="0041229B">
            <w:r>
              <w:t>2.Подписать название деталей и контурных срезов.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078BB" w:rsidRPr="00D55DD3" w:rsidRDefault="006078BB" w:rsidP="00C632AE">
            <w:r>
              <w:t>Переднее и заднее полотнища юбки.</w:t>
            </w:r>
          </w:p>
        </w:tc>
      </w:tr>
      <w:tr w:rsidR="006078BB" w:rsidTr="006078BB">
        <w:trPr>
          <w:trHeight w:val="270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Default="006078BB" w:rsidP="00F5457F">
            <w:pPr>
              <w:jc w:val="center"/>
            </w:pPr>
            <w:r>
              <w:t>5.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Default="006078BB" w:rsidP="00F5457F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Default="006078BB" w:rsidP="009A48D3">
            <w:r>
              <w:t xml:space="preserve">Построение чертежа основы </w:t>
            </w:r>
            <w:r>
              <w:lastRenderedPageBreak/>
              <w:t>прямой юбки в натуральную величину. Изготовление выкройки.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DA3874">
            <w:r>
              <w:lastRenderedPageBreak/>
              <w:t xml:space="preserve">1.Учить школьников строить чертёж и </w:t>
            </w:r>
            <w:r>
              <w:lastRenderedPageBreak/>
              <w:t>изготавливать выкройку прямой юбки в натуральную величину.</w:t>
            </w:r>
          </w:p>
          <w:p w:rsidR="006078BB" w:rsidRDefault="006078BB" w:rsidP="00DA3874">
            <w:r>
              <w:t>2.Коррегировать внимание(переключать внимание, увеличивать объём внимания), активизировать мыслительную деятельность, развивать мелкую моторику рук, пространственную ориентацию, словесно-логическую память.</w:t>
            </w:r>
          </w:p>
          <w:p w:rsidR="006078BB" w:rsidRDefault="006078BB" w:rsidP="00DA3874">
            <w:r>
              <w:t>3.Воспитывать умение придерживаться трудовой дисциплины.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DA3874">
            <w:r>
              <w:lastRenderedPageBreak/>
              <w:t xml:space="preserve">1.Построить чертёж прямой </w:t>
            </w:r>
            <w:r>
              <w:lastRenderedPageBreak/>
              <w:t>юбки.</w:t>
            </w:r>
          </w:p>
          <w:p w:rsidR="006078BB" w:rsidRDefault="006078BB" w:rsidP="00DA3874">
            <w:r>
              <w:t>2. Изготовить  выкройку.</w:t>
            </w:r>
          </w:p>
          <w:p w:rsidR="006078BB" w:rsidRDefault="006078BB" w:rsidP="00DA3874">
            <w:r>
              <w:t>3. Подготовить выкройку к раскрою.</w:t>
            </w:r>
          </w:p>
          <w:p w:rsidR="006078BB" w:rsidRDefault="006078BB" w:rsidP="00DA3874">
            <w:r>
              <w:t>4. Выполнить расчёт расхода ткани на изделие.</w:t>
            </w:r>
          </w:p>
          <w:p w:rsidR="006078BB" w:rsidRDefault="006078BB" w:rsidP="0041229B"/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C632AE">
            <w:r>
              <w:lastRenderedPageBreak/>
              <w:t xml:space="preserve">Чертёж, </w:t>
            </w:r>
            <w:r>
              <w:lastRenderedPageBreak/>
              <w:t>выкройка, расход ткани.</w:t>
            </w:r>
          </w:p>
        </w:tc>
      </w:tr>
      <w:tr w:rsidR="006078BB" w:rsidTr="006078BB">
        <w:trPr>
          <w:trHeight w:val="765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Default="006078BB" w:rsidP="00F5457F">
            <w:pPr>
              <w:jc w:val="center"/>
            </w:pPr>
            <w:r>
              <w:lastRenderedPageBreak/>
              <w:t>6.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Default="006078BB" w:rsidP="00F5457F">
            <w:pPr>
              <w:jc w:val="center"/>
            </w:pPr>
            <w:r>
              <w:t>3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Default="006078BB" w:rsidP="00C632AE">
            <w:r>
              <w:t>Моделирование прямой юбки.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C632AE">
            <w:r>
              <w:t>1.Учить школьников изменять выкройку основы в соответствии с выбранным фасоном.</w:t>
            </w:r>
          </w:p>
          <w:p w:rsidR="006078BB" w:rsidRDefault="006078BB" w:rsidP="00C632AE">
            <w:r>
              <w:t>2.Развивать активное внимание, наблюдательность, целенаправленность в работе, аналитико - синтетическую деятельность, элементарные творческие способности.</w:t>
            </w:r>
          </w:p>
          <w:p w:rsidR="006078BB" w:rsidRDefault="006078BB" w:rsidP="00C632AE">
            <w:r>
              <w:t>3.Прививать правила культуры труда.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C632AE">
            <w:r>
              <w:t>1.Выбрать несколько фасонов юбок.</w:t>
            </w:r>
          </w:p>
          <w:p w:rsidR="006078BB" w:rsidRDefault="006078BB" w:rsidP="00C632AE">
            <w:r>
              <w:t>2.Выполнить моделирование юбок.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C632AE">
            <w:r>
              <w:t>Фасон, моде-лирование.</w:t>
            </w:r>
          </w:p>
        </w:tc>
      </w:tr>
      <w:tr w:rsidR="006078BB" w:rsidTr="006078BB">
        <w:trPr>
          <w:trHeight w:val="2160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B60F11" w:rsidRDefault="006078BB" w:rsidP="00B60F11">
            <w:pPr>
              <w:jc w:val="center"/>
            </w:pPr>
            <w:r>
              <w:t>7.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B60F11" w:rsidRDefault="00177FB0" w:rsidP="00B60F11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6078BB" w:rsidRPr="00B60F11" w:rsidRDefault="006078BB" w:rsidP="00B60F11">
            <w:r>
              <w:t>Раскрой юбки.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Default="006078BB" w:rsidP="00C632AE">
            <w:r>
              <w:t>1.Учить школьников производить раскрой деталей, учить рациональному крою. Закрепить приёмы работы с ножницами.</w:t>
            </w:r>
          </w:p>
          <w:p w:rsidR="006078BB" w:rsidRDefault="006078BB" w:rsidP="00C632AE">
            <w:r>
              <w:t>2.Расширять кругозор, словарь. Активизировать познавательную деятельность, развивать зрительно-двигательную координацию, учить контролировать ход работы, оценивать свои действия и конечные результаты.</w:t>
            </w:r>
          </w:p>
          <w:p w:rsidR="006078BB" w:rsidRPr="00B60F11" w:rsidRDefault="006078BB" w:rsidP="00C632AE">
            <w:r>
              <w:t>3. Воспитывать силу воли при выполнении заданий, учит доводить начатую работу до конца.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078BB" w:rsidRDefault="006078BB" w:rsidP="008A1374">
            <w:r>
              <w:t>1.Подготовить ткань к раскрою.</w:t>
            </w:r>
          </w:p>
          <w:p w:rsidR="006078BB" w:rsidRDefault="006078BB" w:rsidP="008A1374">
            <w:r>
              <w:t>2. Выполнить раскладку выкройки на ткани.</w:t>
            </w:r>
          </w:p>
          <w:p w:rsidR="006078BB" w:rsidRDefault="006078BB" w:rsidP="008A1374">
            <w:r>
              <w:t>3.Раскроить детали юбки.</w:t>
            </w:r>
          </w:p>
          <w:p w:rsidR="006078BB" w:rsidRPr="00863114" w:rsidRDefault="006078BB" w:rsidP="008A1374"/>
        </w:tc>
        <w:tc>
          <w:tcPr>
            <w:tcW w:w="1843" w:type="dxa"/>
            <w:tcBorders>
              <w:bottom w:val="single" w:sz="4" w:space="0" w:color="auto"/>
            </w:tcBorders>
          </w:tcPr>
          <w:p w:rsidR="006078BB" w:rsidRPr="00863114" w:rsidRDefault="006078BB" w:rsidP="00C632AE">
            <w:r>
              <w:t>Раскрой, крой.</w:t>
            </w:r>
          </w:p>
        </w:tc>
      </w:tr>
      <w:tr w:rsidR="006078BB" w:rsidTr="006078BB">
        <w:trPr>
          <w:trHeight w:val="309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Pr="005A4CC6" w:rsidRDefault="006078BB" w:rsidP="00B60F11">
            <w:pPr>
              <w:jc w:val="center"/>
              <w:rPr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2E2390" w:rsidRDefault="00177FB0" w:rsidP="00B60F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359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Обработка складок в поясном женском и детском платье.</w:t>
            </w:r>
          </w:p>
        </w:tc>
      </w:tr>
      <w:tr w:rsidR="006078BB" w:rsidTr="006078BB">
        <w:trPr>
          <w:trHeight w:val="144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t>1.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r>
              <w:t>Складки.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1.Дать школьникам представление о складках.</w:t>
            </w:r>
          </w:p>
          <w:p w:rsidR="006078BB" w:rsidRDefault="006078BB" w:rsidP="00C632AE">
            <w:r>
              <w:t>2.Расширять кругозор. Развивать осмысленное дифференцированное восприятие.</w:t>
            </w:r>
          </w:p>
          <w:p w:rsidR="006078BB" w:rsidRDefault="006078BB" w:rsidP="00C632AE">
            <w:r>
              <w:t xml:space="preserve">3.Воспитывать положительные качества </w:t>
            </w:r>
            <w:r>
              <w:lastRenderedPageBreak/>
              <w:t>личности.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lastRenderedPageBreak/>
              <w:t>1. Подобрать в журналах мод модели юбок со складками.</w:t>
            </w:r>
          </w:p>
          <w:p w:rsidR="006078BB" w:rsidRDefault="006078BB" w:rsidP="00C632AE">
            <w:r>
              <w:t>2.Оформить в альбоие лист «Складки».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 xml:space="preserve">Складки односторонние, бантовые, встречные, </w:t>
            </w:r>
            <w:r>
              <w:lastRenderedPageBreak/>
              <w:t>одиночные, групповые и круговые.</w:t>
            </w:r>
          </w:p>
        </w:tc>
      </w:tr>
      <w:tr w:rsidR="006078BB" w:rsidTr="006078BB">
        <w:trPr>
          <w:trHeight w:val="330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lastRenderedPageBreak/>
              <w:t>2.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t>3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r>
              <w:t>Выполнение односторонних складок на образце.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1.Научить школьников выполнять односторонние складки, совершенствовать профессиональные приёмы работы с инструментами и оборудованием.</w:t>
            </w:r>
          </w:p>
          <w:p w:rsidR="006078BB" w:rsidRDefault="006078BB" w:rsidP="00C632AE">
            <w:r>
              <w:t>2.Формировать обще трудовые умения, развивать зрительно-двигательную координацию.</w:t>
            </w:r>
          </w:p>
          <w:p w:rsidR="006078BB" w:rsidRDefault="006078BB" w:rsidP="00C764D2">
            <w:r>
              <w:t>3.Воспитывать ответственность, укреплять эмоционально-волевую сферу.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1.Выполнить одностороннюю складку на образце.</w:t>
            </w:r>
          </w:p>
          <w:p w:rsidR="006078BB" w:rsidRDefault="006078BB" w:rsidP="00C632AE">
            <w:r>
              <w:t>2.Оформить образец в альбом.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Односторонняя складка.</w:t>
            </w:r>
          </w:p>
        </w:tc>
      </w:tr>
      <w:tr w:rsidR="006078BB" w:rsidTr="006078BB">
        <w:trPr>
          <w:trHeight w:val="334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t>3.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r>
              <w:t>Обработка бантовой складки на образце.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 .Научить школьников выполнять бантовые складки, совершенствовать профессиональные приёмы работы с инструментами и оборудованием.</w:t>
            </w:r>
          </w:p>
          <w:p w:rsidR="006078BB" w:rsidRDefault="006078BB" w:rsidP="00C632AE">
            <w:r>
              <w:t>2.Развивать осмысленное дифференцированное восприятие, развивать умение планомерно, осмысленно выполнять задания, применяя адекватные способы действия.</w:t>
            </w:r>
          </w:p>
          <w:p w:rsidR="006078BB" w:rsidRDefault="006078BB" w:rsidP="00C764D2">
            <w:r>
              <w:t>3.Учить управлять своими реакциями, прививать правила культуры труда.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BB" w:rsidRDefault="006078BB" w:rsidP="00BD00CE">
            <w:r>
              <w:t>1.Выполнить бантовую складку на образце.</w:t>
            </w:r>
          </w:p>
          <w:p w:rsidR="006078BB" w:rsidRDefault="006078BB" w:rsidP="00BD00CE">
            <w:r>
              <w:t>2.Оформить образец в альбом.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8BB" w:rsidRDefault="006078BB" w:rsidP="00BD00CE">
            <w:r>
              <w:t>Бантовая складка.</w:t>
            </w:r>
          </w:p>
        </w:tc>
      </w:tr>
      <w:tr w:rsidR="006078BB" w:rsidTr="006078BB">
        <w:trPr>
          <w:trHeight w:val="240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t>4.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177FB0" w:rsidP="00B60F11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r>
              <w:t>Выполнение встречной складки на образце.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DA3874">
            <w:r>
              <w:t>1.Учить школьников выполнять встречные складки.</w:t>
            </w:r>
          </w:p>
          <w:p w:rsidR="006078BB" w:rsidRDefault="006078BB" w:rsidP="00DA3874">
            <w:r>
              <w:t>2.Развивать , зрительно-двигательную память, мелкую моторику кистей рук.</w:t>
            </w:r>
          </w:p>
          <w:p w:rsidR="006078BB" w:rsidRDefault="006078BB" w:rsidP="00DA3874">
            <w:r>
              <w:t>3. Воспитывать положительные качества личности.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BB" w:rsidRDefault="006078BB" w:rsidP="00DA3874">
            <w:r>
              <w:t>1.Выполнить встречную складку на образце.</w:t>
            </w:r>
          </w:p>
          <w:p w:rsidR="006078BB" w:rsidRDefault="006078BB" w:rsidP="00DA3874">
            <w:r>
              <w:t>2.Оформить образец в альбом.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8BB" w:rsidRDefault="006078BB" w:rsidP="00BD00CE">
            <w:r>
              <w:t>Встречные складки.</w:t>
            </w:r>
          </w:p>
        </w:tc>
      </w:tr>
      <w:tr w:rsidR="006078BB" w:rsidTr="006078BB">
        <w:trPr>
          <w:trHeight w:val="28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Pr="005A4CC6" w:rsidRDefault="006078BB" w:rsidP="00B60F11">
            <w:pPr>
              <w:jc w:val="center"/>
              <w:rPr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2E2390" w:rsidRDefault="00177FB0" w:rsidP="00B60F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59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Обработка застёжек в боковом шве поясного изделия.</w:t>
            </w:r>
          </w:p>
        </w:tc>
      </w:tr>
      <w:tr w:rsidR="006078BB" w:rsidTr="006078BB">
        <w:trPr>
          <w:trHeight w:val="396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t>1.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177FB0" w:rsidP="00B60F11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rPr>
                <w:b/>
              </w:rPr>
            </w:pPr>
            <w:r w:rsidRPr="003153D5">
              <w:rPr>
                <w:b/>
              </w:rPr>
              <w:t>Лабораторная работа.</w:t>
            </w:r>
          </w:p>
          <w:p w:rsidR="006078BB" w:rsidRPr="003153D5" w:rsidRDefault="006078BB" w:rsidP="00B60F11">
            <w:r>
              <w:t>Шерстяная ткань.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BB" w:rsidRDefault="006078BB" w:rsidP="00C632AE">
            <w:r>
              <w:t>1.Познакомить школьников с шерстяными тканями, их получением, свойствами.</w:t>
            </w:r>
          </w:p>
          <w:p w:rsidR="006078BB" w:rsidRDefault="006078BB" w:rsidP="00C632AE">
            <w:r>
              <w:t>2.Расширять запас представлений. Работать над дифференциацией формы, размера, цвета.</w:t>
            </w:r>
          </w:p>
          <w:p w:rsidR="006078BB" w:rsidRDefault="006078BB" w:rsidP="00C632AE">
            <w:r>
              <w:lastRenderedPageBreak/>
              <w:t>3.Воспитывать целенаправленность в деятельности.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8BB" w:rsidRDefault="006078BB" w:rsidP="006C3895">
            <w:r>
              <w:lastRenderedPageBreak/>
              <w:t>1, Выполнить лабораторную работу.</w:t>
            </w:r>
          </w:p>
          <w:p w:rsidR="006078BB" w:rsidRDefault="006078BB" w:rsidP="006C3895">
            <w:r>
              <w:t xml:space="preserve">2.Заполнить таблицу «Свойства шерстяных и </w:t>
            </w:r>
            <w:r>
              <w:lastRenderedPageBreak/>
              <w:t>полушерстяных тканей».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lastRenderedPageBreak/>
              <w:t>Шерстяная ткань.</w:t>
            </w:r>
          </w:p>
        </w:tc>
      </w:tr>
      <w:tr w:rsidR="006078BB" w:rsidTr="006078BB">
        <w:trPr>
          <w:trHeight w:val="480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lastRenderedPageBreak/>
              <w:t>2.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177FB0" w:rsidP="00B60F11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r>
              <w:t>Фурнитура. Застёжка в юбке.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1.Продолжить знакомить школьников с фурнитурой.</w:t>
            </w:r>
          </w:p>
          <w:p w:rsidR="006078BB" w:rsidRDefault="006078BB" w:rsidP="00C632AE">
            <w:r>
              <w:t>2.Расширять кругозор, словарь. Развивать устойчивое целенаправленное внимание.</w:t>
            </w:r>
          </w:p>
          <w:p w:rsidR="006078BB" w:rsidRDefault="006078BB" w:rsidP="00C764D2">
            <w:r>
              <w:t>3.Воспитывать и укреплять волю.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02591">
            <w:r>
              <w:t>1.Оформить в альбоме лист «Фурнитура».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Фурнитура, застёжка</w:t>
            </w:r>
          </w:p>
        </w:tc>
      </w:tr>
      <w:tr w:rsidR="006078BB" w:rsidTr="006078BB">
        <w:trPr>
          <w:trHeight w:val="237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t>3.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2774BA" w:rsidRDefault="006078BB" w:rsidP="00B60F11">
            <w:pPr>
              <w:rPr>
                <w:b/>
                <w:i/>
                <w:sz w:val="28"/>
                <w:szCs w:val="28"/>
              </w:rPr>
            </w:pPr>
            <w:r>
              <w:t>Обработка на образце застёжки тесьмой «молния».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1.Научить школьников обрабатывать застёжку  тесьмой «молния».</w:t>
            </w:r>
          </w:p>
          <w:p w:rsidR="006078BB" w:rsidRDefault="006078BB" w:rsidP="00C632AE">
            <w:r>
              <w:t>2.Активизировать познавательную деятельность. Развивать смысловую память.</w:t>
            </w:r>
          </w:p>
          <w:p w:rsidR="006078BB" w:rsidRDefault="006078BB" w:rsidP="00C632AE">
            <w:r>
              <w:t>3.Воспитывать усердие, ответственность.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 Обработать на образце застёжку тесьмой «молния».</w:t>
            </w:r>
          </w:p>
          <w:p w:rsidR="006078BB" w:rsidRDefault="006078BB" w:rsidP="00C632AE">
            <w:r>
              <w:t>2.Оформить образец в альбом.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Застёжка тесьма «молния».</w:t>
            </w:r>
          </w:p>
        </w:tc>
      </w:tr>
      <w:tr w:rsidR="006078BB" w:rsidTr="006078BB">
        <w:trPr>
          <w:trHeight w:val="2136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t>4.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r>
              <w:t>Обработка на образце застёжки на крючках.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31C7F">
            <w:r>
              <w:t>1.Научить школьников обрабатывать застёжку  на крючках.</w:t>
            </w:r>
          </w:p>
          <w:p w:rsidR="006078BB" w:rsidRDefault="006078BB" w:rsidP="00B31C7F">
            <w:r>
              <w:t>2.Работать над развитием и коррекцией всех видов восприятия, планирующей функцией речи.</w:t>
            </w:r>
          </w:p>
          <w:p w:rsidR="006078BB" w:rsidRDefault="006078BB" w:rsidP="00B31C7F">
            <w:r>
              <w:t>3.Воспитывать целенаправленность и последовательность в деятельности.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FF2D91">
            <w:r>
              <w:t>1. Обработать на образце застёжку на крючках.</w:t>
            </w:r>
          </w:p>
          <w:p w:rsidR="006078BB" w:rsidRDefault="006078BB" w:rsidP="00FF2D91">
            <w:r>
              <w:t>2.Оформить образец в альбом.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Застёжка на крючках.</w:t>
            </w:r>
          </w:p>
        </w:tc>
      </w:tr>
      <w:tr w:rsidR="006078BB" w:rsidTr="006078BB">
        <w:trPr>
          <w:trHeight w:val="246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Pr="005A4CC6" w:rsidRDefault="006078BB" w:rsidP="00B60F11">
            <w:pPr>
              <w:jc w:val="center"/>
              <w:rPr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2E2390" w:rsidRDefault="006078BB" w:rsidP="00B60F11">
            <w:pPr>
              <w:jc w:val="center"/>
              <w:rPr>
                <w:b/>
                <w:sz w:val="28"/>
                <w:szCs w:val="28"/>
              </w:rPr>
            </w:pPr>
            <w:r w:rsidRPr="002E239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359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Обработка низа прямой юбки.</w:t>
            </w:r>
          </w:p>
        </w:tc>
      </w:tr>
      <w:tr w:rsidR="006078BB" w:rsidTr="006078BB">
        <w:trPr>
          <w:trHeight w:val="28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t>1.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r>
              <w:t>Виды обработки нижнего среза юбки.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1.Познакомить школьников с видами обработки нижнего среза юбки в зависимости от фасона и ткани.</w:t>
            </w:r>
          </w:p>
          <w:p w:rsidR="006078BB" w:rsidRDefault="006078BB" w:rsidP="00C632AE">
            <w:r>
              <w:t>2.Развивать мыслительные операции, память, речь.</w:t>
            </w:r>
          </w:p>
          <w:p w:rsidR="006078BB" w:rsidRDefault="006078BB" w:rsidP="00C632AE">
            <w:r>
              <w:t>3.Формировать положительные качества личности. Воспитывать ответственность, добросовестность.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1Заполнить в альбоме таблицу  «Виды обработки нижнего среза юбки»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Нижний срез юбки.</w:t>
            </w:r>
          </w:p>
        </w:tc>
      </w:tr>
      <w:tr w:rsidR="006078BB" w:rsidTr="006078BB">
        <w:trPr>
          <w:trHeight w:val="34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t>2.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t>3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377F01">
            <w:r>
              <w:t>Обработка нижнего среза юбки швом вподгибку с закрытым срезом.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1.Закрепить у школьников ЗУНы по выполнению краевого шва вподгибку с закрытым срезом.</w:t>
            </w:r>
          </w:p>
          <w:p w:rsidR="006078BB" w:rsidRDefault="006078BB" w:rsidP="00C632AE">
            <w:r>
              <w:t xml:space="preserve"> 2.Развивать активное внимание, наблюдательность, глазомер.</w:t>
            </w:r>
          </w:p>
          <w:p w:rsidR="00146792" w:rsidRPr="000C400B" w:rsidRDefault="006078BB" w:rsidP="00C632AE">
            <w:r>
              <w:t xml:space="preserve">3.Воспитывать положительные качества </w:t>
            </w:r>
          </w:p>
          <w:p w:rsidR="006078BB" w:rsidRDefault="006078BB" w:rsidP="00C632AE">
            <w:r>
              <w:lastRenderedPageBreak/>
              <w:t>личности. Прививать правила культуры труда.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377F01">
            <w:r>
              <w:lastRenderedPageBreak/>
              <w:t>1. Обработать на образце нижний срез юбки швом вподгибку с закрытым срезом, прикрепляя подгиб разными способами.</w:t>
            </w:r>
          </w:p>
          <w:p w:rsidR="006078BB" w:rsidRDefault="006078BB" w:rsidP="00377F01">
            <w:r>
              <w:t xml:space="preserve">2.Оформить образец в </w:t>
            </w:r>
            <w:r>
              <w:lastRenderedPageBreak/>
              <w:t>альбом.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lastRenderedPageBreak/>
              <w:t>Подгиб</w:t>
            </w:r>
          </w:p>
        </w:tc>
      </w:tr>
      <w:tr w:rsidR="006078BB" w:rsidTr="006078BB">
        <w:trPr>
          <w:trHeight w:val="37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lastRenderedPageBreak/>
              <w:t>3.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B60F11">
            <w:pPr>
              <w:jc w:val="center"/>
            </w:pPr>
            <w:r>
              <w:t>3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377F01">
            <w:r>
              <w:t>Обработка нижнего среза юбки швом вподгибку с открытым срезом.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 Закрепить у школьников ЗУНы по выполнению краевого шва вподгибку с открытым срезом.</w:t>
            </w:r>
          </w:p>
          <w:p w:rsidR="006078BB" w:rsidRDefault="006078BB" w:rsidP="00C632AE">
            <w:r>
              <w:t>2.Формировать устойчивую произвольную целенаправленную деятельность.</w:t>
            </w:r>
          </w:p>
          <w:p w:rsidR="006078BB" w:rsidRDefault="006078BB" w:rsidP="00C632AE">
            <w:r>
              <w:t>3.Воспитывать усердие, ответственность.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377F01">
            <w:r>
              <w:t>1. Обработать на образце нижний срез юбки швом вподгибку с открытым срезом, прикрепляя подгиб разными способами.</w:t>
            </w:r>
          </w:p>
          <w:p w:rsidR="006078BB" w:rsidRDefault="006078BB" w:rsidP="00377F01">
            <w:r>
              <w:t>2.Оформить образец в альбом.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Подгиб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1035" w:type="dxa"/>
          </w:tcPr>
          <w:p w:rsidR="006078BB" w:rsidRPr="005A4CC6" w:rsidRDefault="006078BB" w:rsidP="00AE42F2">
            <w:pPr>
              <w:jc w:val="center"/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1</w:t>
            </w:r>
            <w:r w:rsidR="00177FB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3594" w:type="dxa"/>
            <w:gridSpan w:val="8"/>
          </w:tcPr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Обработка притачным поясом или корсажной тесьмой верхнего среза прямой юбки.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AE42F2" w:rsidRDefault="006078BB" w:rsidP="00AE42F2">
            <w:pPr>
              <w:jc w:val="center"/>
            </w:pPr>
            <w:r>
              <w:t>1.</w:t>
            </w:r>
          </w:p>
        </w:tc>
        <w:tc>
          <w:tcPr>
            <w:tcW w:w="1035" w:type="dxa"/>
          </w:tcPr>
          <w:p w:rsidR="006078BB" w:rsidRPr="00AE42F2" w:rsidRDefault="006078BB" w:rsidP="00AE42F2">
            <w:pPr>
              <w:jc w:val="center"/>
            </w:pPr>
            <w:r>
              <w:t>2</w:t>
            </w:r>
          </w:p>
        </w:tc>
        <w:tc>
          <w:tcPr>
            <w:tcW w:w="3408" w:type="dxa"/>
          </w:tcPr>
          <w:p w:rsidR="006078BB" w:rsidRDefault="006078BB" w:rsidP="00646DF5">
            <w:pPr>
              <w:rPr>
                <w:b/>
              </w:rPr>
            </w:pPr>
            <w:r w:rsidRPr="00646DF5">
              <w:rPr>
                <w:b/>
              </w:rPr>
              <w:t>Экскурсия.</w:t>
            </w:r>
          </w:p>
          <w:p w:rsidR="006078BB" w:rsidRPr="00646DF5" w:rsidRDefault="006078BB" w:rsidP="00646DF5">
            <w:r>
              <w:t>Краеобмёточные швейные машины.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t xml:space="preserve">1.Ознакомить школьников с назначением, устройством, работой, регулировкой краеобмёточной швейной машины. </w:t>
            </w:r>
          </w:p>
          <w:p w:rsidR="006078BB" w:rsidRDefault="006078BB" w:rsidP="00C632AE">
            <w:r>
              <w:t>2. Развивать наблюдательность, зрительную память, планирующую и регулирующую функции речи.</w:t>
            </w:r>
          </w:p>
          <w:p w:rsidR="006078BB" w:rsidRPr="00C00CE2" w:rsidRDefault="006078BB" w:rsidP="00C632AE">
            <w:r>
              <w:t>3.Воспитывать аккуратность и последовательность в работе, прививать правила культуры труда.</w:t>
            </w:r>
          </w:p>
        </w:tc>
        <w:tc>
          <w:tcPr>
            <w:tcW w:w="3260" w:type="dxa"/>
            <w:gridSpan w:val="3"/>
          </w:tcPr>
          <w:p w:rsidR="006078BB" w:rsidRDefault="006078BB" w:rsidP="00C632AE">
            <w:r>
              <w:t>1.Экскурсия в магазин швейного оборудования.</w:t>
            </w:r>
          </w:p>
          <w:p w:rsidR="006078BB" w:rsidRPr="007E0787" w:rsidRDefault="006078BB" w:rsidP="00C632AE"/>
        </w:tc>
        <w:tc>
          <w:tcPr>
            <w:tcW w:w="1843" w:type="dxa"/>
          </w:tcPr>
          <w:p w:rsidR="006078BB" w:rsidRPr="007E0787" w:rsidRDefault="006078BB" w:rsidP="00C632AE">
            <w:r>
              <w:t>Краеобмёточ-ные швейные машины.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AE42F2" w:rsidRDefault="006078BB" w:rsidP="00AE42F2">
            <w:pPr>
              <w:jc w:val="center"/>
            </w:pPr>
            <w:r>
              <w:t>2.</w:t>
            </w:r>
          </w:p>
        </w:tc>
        <w:tc>
          <w:tcPr>
            <w:tcW w:w="1035" w:type="dxa"/>
          </w:tcPr>
          <w:p w:rsidR="006078BB" w:rsidRPr="00AE42F2" w:rsidRDefault="006078BB" w:rsidP="00AE42F2">
            <w:pPr>
              <w:jc w:val="center"/>
            </w:pPr>
            <w:r>
              <w:t>2</w:t>
            </w:r>
          </w:p>
        </w:tc>
        <w:tc>
          <w:tcPr>
            <w:tcW w:w="3408" w:type="dxa"/>
          </w:tcPr>
          <w:p w:rsidR="006078BB" w:rsidRPr="00AE42F2" w:rsidRDefault="006078BB" w:rsidP="00C632AE">
            <w:r>
              <w:t>Обработка обметных петель.</w:t>
            </w:r>
          </w:p>
        </w:tc>
        <w:tc>
          <w:tcPr>
            <w:tcW w:w="5083" w:type="dxa"/>
            <w:gridSpan w:val="3"/>
          </w:tcPr>
          <w:p w:rsidR="006078BB" w:rsidRDefault="006078BB" w:rsidP="00AC2E70">
            <w:r>
              <w:t>Учить школьников обрабатывать обметные петли.</w:t>
            </w:r>
          </w:p>
          <w:p w:rsidR="006078BB" w:rsidRDefault="006078BB" w:rsidP="00AC2E70">
            <w:r>
              <w:t>2.Развивать глазомер, мелкую моторику рук, мыслительные операции.</w:t>
            </w:r>
          </w:p>
          <w:p w:rsidR="006078BB" w:rsidRPr="007E0787" w:rsidRDefault="006078BB" w:rsidP="00AC2E70">
            <w:r>
              <w:t>3.Воспитывать настойчивость, аккуратность и последовательность в работе.</w:t>
            </w:r>
          </w:p>
        </w:tc>
        <w:tc>
          <w:tcPr>
            <w:tcW w:w="3260" w:type="dxa"/>
            <w:gridSpan w:val="3"/>
          </w:tcPr>
          <w:p w:rsidR="006078BB" w:rsidRDefault="006078BB" w:rsidP="00686164">
            <w:r>
              <w:t>1.Обработать обметные петли по долевой и поперечной нитям.</w:t>
            </w:r>
          </w:p>
          <w:p w:rsidR="006078BB" w:rsidRPr="00C50847" w:rsidRDefault="006078BB" w:rsidP="00686164">
            <w:r>
              <w:t>2.Оформить образец в альбом.</w:t>
            </w:r>
          </w:p>
        </w:tc>
        <w:tc>
          <w:tcPr>
            <w:tcW w:w="1843" w:type="dxa"/>
          </w:tcPr>
          <w:p w:rsidR="006078BB" w:rsidRPr="00C50847" w:rsidRDefault="006078BB" w:rsidP="00C632AE">
            <w:r>
              <w:t>Обметные петли, петельный стежок, закрепка.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AE42F2" w:rsidRDefault="006078BB" w:rsidP="00AE42F2">
            <w:pPr>
              <w:jc w:val="center"/>
            </w:pPr>
            <w:r>
              <w:t>3.</w:t>
            </w:r>
          </w:p>
        </w:tc>
        <w:tc>
          <w:tcPr>
            <w:tcW w:w="1035" w:type="dxa"/>
          </w:tcPr>
          <w:p w:rsidR="006078BB" w:rsidRPr="00AE42F2" w:rsidRDefault="00177FB0" w:rsidP="00AE42F2">
            <w:pPr>
              <w:jc w:val="center"/>
            </w:pPr>
            <w:r>
              <w:t>1</w:t>
            </w:r>
          </w:p>
        </w:tc>
        <w:tc>
          <w:tcPr>
            <w:tcW w:w="3408" w:type="dxa"/>
          </w:tcPr>
          <w:p w:rsidR="006078BB" w:rsidRPr="00AE42F2" w:rsidRDefault="006078BB" w:rsidP="00C632AE">
            <w:r>
              <w:t>Подготовка деталей кроя юбки к пошиву.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t xml:space="preserve">1.Закрепить у школьников ЗУНы по выполнению копировальных стежков. </w:t>
            </w:r>
          </w:p>
          <w:p w:rsidR="006078BB" w:rsidRDefault="006078BB" w:rsidP="00C632AE">
            <w:r>
              <w:t>2.Формировать обще трудовые умения.</w:t>
            </w:r>
          </w:p>
          <w:p w:rsidR="006078BB" w:rsidRPr="003D7312" w:rsidRDefault="006078BB" w:rsidP="00C632AE">
            <w:r>
              <w:t>3.Воспитывать усидчивость, аккуратность и тщательность в работе.</w:t>
            </w:r>
          </w:p>
        </w:tc>
        <w:tc>
          <w:tcPr>
            <w:tcW w:w="3260" w:type="dxa"/>
            <w:gridSpan w:val="3"/>
          </w:tcPr>
          <w:p w:rsidR="006078BB" w:rsidRPr="003D7312" w:rsidRDefault="006078BB" w:rsidP="00C632AE">
            <w:r>
              <w:t>1.Подготовить детали кроя юбки к пошиву.</w:t>
            </w:r>
          </w:p>
        </w:tc>
        <w:tc>
          <w:tcPr>
            <w:tcW w:w="1843" w:type="dxa"/>
          </w:tcPr>
          <w:p w:rsidR="006078BB" w:rsidRPr="003D7312" w:rsidRDefault="006078BB" w:rsidP="00C632AE">
            <w:r>
              <w:t>Копироваль-ные стежки.</w:t>
            </w:r>
          </w:p>
        </w:tc>
      </w:tr>
      <w:tr w:rsidR="006078BB" w:rsidTr="006078BB">
        <w:trPr>
          <w:trHeight w:val="720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AE42F2" w:rsidRDefault="006078BB" w:rsidP="00AE42F2">
            <w:pPr>
              <w:jc w:val="center"/>
            </w:pPr>
            <w:r>
              <w:t>4.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AE42F2" w:rsidRDefault="006078BB" w:rsidP="00AE42F2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6078BB" w:rsidRPr="003328AF" w:rsidRDefault="006078BB" w:rsidP="00646DF5">
            <w:pPr>
              <w:rPr>
                <w:b/>
                <w:sz w:val="32"/>
                <w:szCs w:val="32"/>
              </w:rPr>
            </w:pPr>
            <w:r>
              <w:t>Подготовка юбки к примерке. Примерка юбки.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Default="006078BB" w:rsidP="00C632AE">
            <w:r>
              <w:t>1.Научить школьников подготавливать юбку к примерке, производить примерку юбки.</w:t>
            </w:r>
          </w:p>
          <w:p w:rsidR="006078BB" w:rsidRDefault="006078BB" w:rsidP="00C632AE">
            <w:r>
              <w:t>2.Развивать высшие психические функции, мелкую моторику рук, глазомер, аналитико-синтетическую деятельность.</w:t>
            </w:r>
          </w:p>
          <w:p w:rsidR="006078BB" w:rsidRPr="003D7312" w:rsidRDefault="006078BB" w:rsidP="00C632AE">
            <w:r>
              <w:t xml:space="preserve">3.Воспитывать произвольные формы </w:t>
            </w:r>
            <w:r>
              <w:lastRenderedPageBreak/>
              <w:t>поведения, учить строго соблюдать правила техники безопасности при работе с инструментами.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078BB" w:rsidRDefault="006078BB" w:rsidP="006B01E1">
            <w:r>
              <w:lastRenderedPageBreak/>
              <w:t>1.Подготовить юбку к примерке.</w:t>
            </w:r>
          </w:p>
          <w:p w:rsidR="006078BB" w:rsidRDefault="006078BB" w:rsidP="006B01E1">
            <w:r>
              <w:t>2.Примерить юбку.</w:t>
            </w:r>
          </w:p>
          <w:p w:rsidR="006078BB" w:rsidRPr="00917E92" w:rsidRDefault="006078BB" w:rsidP="006B01E1">
            <w:r>
              <w:t>3.Внести необходимые измененияю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078BB" w:rsidRPr="00917E92" w:rsidRDefault="006078BB" w:rsidP="00C632AE">
            <w:r>
              <w:t>Сметать, примерить, манекен.</w:t>
            </w:r>
          </w:p>
        </w:tc>
      </w:tr>
      <w:tr w:rsidR="006078BB" w:rsidTr="006078BB">
        <w:trPr>
          <w:trHeight w:val="840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AE42F2">
            <w:pPr>
              <w:jc w:val="center"/>
            </w:pPr>
            <w:r>
              <w:lastRenderedPageBreak/>
              <w:t>5.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AE42F2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План работы по пошиву юбки.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1.Учить школьников планировать работу с опорой на комбинированную технологическую карту.</w:t>
            </w:r>
          </w:p>
          <w:p w:rsidR="006078BB" w:rsidRDefault="006078BB" w:rsidP="00C632AE">
            <w:r>
              <w:t>2.Развивать восприятие, внимание, мыслительные операции, речевую активность.</w:t>
            </w:r>
          </w:p>
          <w:p w:rsidR="006078BB" w:rsidRDefault="006078BB" w:rsidP="006B01E1">
            <w:r>
              <w:t>3.Воспитывать дисциплинированность, усидчивость.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6B01E1">
            <w:r>
              <w:t>1.Составить план работы по пошиву юбки.</w:t>
            </w:r>
          </w:p>
          <w:p w:rsidR="006078BB" w:rsidRDefault="006078BB" w:rsidP="006B01E1">
            <w:r>
              <w:t>2.Записать в тетрадь.</w:t>
            </w:r>
          </w:p>
          <w:p w:rsidR="006078BB" w:rsidRDefault="006078BB" w:rsidP="00460258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Планирование</w:t>
            </w:r>
          </w:p>
        </w:tc>
      </w:tr>
      <w:tr w:rsidR="006078BB" w:rsidTr="006078BB">
        <w:trPr>
          <w:trHeight w:val="25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AE42F2">
            <w:pPr>
              <w:jc w:val="center"/>
            </w:pPr>
            <w:r>
              <w:t>6.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177FB0" w:rsidP="00AE42F2">
            <w:pPr>
              <w:jc w:val="center"/>
            </w:pPr>
            <w:r>
              <w:t>3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Обработка вытачек и складок.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2D6B09">
            <w:r>
              <w:t>1.Учить школьников обрабатывать вытачки и складки. Закрепить у учащихся ЗУНы при выполнении машинных операций.</w:t>
            </w:r>
          </w:p>
          <w:p w:rsidR="006078BB" w:rsidRDefault="006078BB" w:rsidP="002D6B09">
            <w:r>
              <w:t>2.Развивать внимание, умение сосредотачиваться на задании длительное время.</w:t>
            </w:r>
          </w:p>
          <w:p w:rsidR="006078BB" w:rsidRDefault="006078BB" w:rsidP="00B16CC4">
            <w:r>
              <w:t>3.Воспитывать настойчивость, наблюдательность. последовательность и аккуратность в работе.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6B01E1">
            <w:r>
              <w:t>1.Обработать вытачки и складки.</w:t>
            </w:r>
          </w:p>
          <w:p w:rsidR="006078BB" w:rsidRDefault="006078BB" w:rsidP="00C632AE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6B01E1">
            <w:r>
              <w:t>Вытачки и складки.</w:t>
            </w:r>
          </w:p>
          <w:p w:rsidR="006078BB" w:rsidRDefault="006078BB" w:rsidP="00C632AE"/>
        </w:tc>
      </w:tr>
      <w:tr w:rsidR="006078BB" w:rsidTr="006078BB">
        <w:trPr>
          <w:trHeight w:val="193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AE42F2">
            <w:pPr>
              <w:jc w:val="center"/>
            </w:pPr>
            <w:r>
              <w:t>7.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177FB0" w:rsidP="00AE42F2">
            <w:pPr>
              <w:jc w:val="center"/>
            </w:pPr>
            <w:r>
              <w:t>3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646DF5">
            <w:r>
              <w:t>Стачивание боковых срезов, обработка застёжки.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1.Закрепить у школьников ЗУНы по выполнению соединительных швов, учить обрабатывать застёжку  тесьмой «молния».</w:t>
            </w:r>
          </w:p>
          <w:p w:rsidR="006078BB" w:rsidRDefault="006078BB" w:rsidP="00C632AE">
            <w:r>
              <w:t>2. Развивать внимание, мыслительные операции, формировать обще трудовые умения.</w:t>
            </w:r>
          </w:p>
          <w:p w:rsidR="006078BB" w:rsidRDefault="006078BB" w:rsidP="00C632AE">
            <w:r>
              <w:t>3.Воспитывать настойчивость, ответственность, волевые компоненты.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132930">
            <w:r>
              <w:t>1.Стачать боковые срезы юбки с одновременной обработкой застёжки  тесьмой «молния».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Застёжка.</w:t>
            </w:r>
          </w:p>
        </w:tc>
      </w:tr>
      <w:tr w:rsidR="006078BB" w:rsidTr="006078BB">
        <w:trPr>
          <w:trHeight w:val="31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AE42F2">
            <w:pPr>
              <w:jc w:val="center"/>
            </w:pPr>
            <w:r>
              <w:t>8.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AE42F2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Обработка притачного пояса и соединение его с юбкой.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1.Научить школьников обрабатывать притачной пояс и соединять его с юбкой.</w:t>
            </w:r>
          </w:p>
          <w:p w:rsidR="006078BB" w:rsidRDefault="006078BB" w:rsidP="00C632AE">
            <w:r>
              <w:t>2. Учить школьников использовать рациональные приёмы работы, осмысленно подходить к выполнению задания.</w:t>
            </w:r>
          </w:p>
          <w:p w:rsidR="006078BB" w:rsidRDefault="006078BB" w:rsidP="00C632AE">
            <w:r>
              <w:t>3. Воспитывать последовательность и аккуратность в работе.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 Обработать притачной пояс.</w:t>
            </w:r>
          </w:p>
          <w:p w:rsidR="006078BB" w:rsidRDefault="006078BB" w:rsidP="00C632AE">
            <w:r>
              <w:t>2. Соединить его с юбкой.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Притачной пояс.</w:t>
            </w:r>
          </w:p>
        </w:tc>
      </w:tr>
      <w:tr w:rsidR="006078BB" w:rsidTr="006078BB">
        <w:trPr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Default="006078BB" w:rsidP="00AE42F2">
            <w:pPr>
              <w:jc w:val="center"/>
            </w:pPr>
            <w:r>
              <w:t>9.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Default="006078BB" w:rsidP="00AE42F2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Default="006078BB" w:rsidP="00C632AE">
            <w:r>
              <w:t xml:space="preserve">Обработка нижнего среза </w:t>
            </w:r>
            <w:r>
              <w:lastRenderedPageBreak/>
              <w:t>юбки. Утюжка юбки.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C632AE">
            <w:r>
              <w:lastRenderedPageBreak/>
              <w:t xml:space="preserve">1.Повторить требования к ВТО изделий. </w:t>
            </w:r>
            <w:r>
              <w:lastRenderedPageBreak/>
              <w:t>Закрепить у школьников ЗУНы по выполнению краевых швов.</w:t>
            </w:r>
          </w:p>
          <w:p w:rsidR="006078BB" w:rsidRDefault="006078BB" w:rsidP="00C632AE">
            <w:r>
              <w:t>2.Развивать память, мыслительные операции.</w:t>
            </w:r>
          </w:p>
          <w:p w:rsidR="006078BB" w:rsidRDefault="006078BB" w:rsidP="00C632AE">
            <w:r>
              <w:t>3.Учить соблюдать трудовую дисциплину и безопасно выполнять ВТО изделий, работая в группе.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C632AE">
            <w:r>
              <w:lastRenderedPageBreak/>
              <w:t xml:space="preserve">1.Обработать нижний срез </w:t>
            </w:r>
            <w:r>
              <w:lastRenderedPageBreak/>
              <w:t>юбки.</w:t>
            </w:r>
          </w:p>
          <w:p w:rsidR="006078BB" w:rsidRDefault="006078BB" w:rsidP="00C632AE">
            <w:r>
              <w:t>2.Отутюжить юбку.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C632AE">
            <w:r>
              <w:lastRenderedPageBreak/>
              <w:t xml:space="preserve">ВТО, утюжка, </w:t>
            </w:r>
            <w:r>
              <w:lastRenderedPageBreak/>
              <w:t>отделка.</w:t>
            </w:r>
          </w:p>
        </w:tc>
      </w:tr>
      <w:tr w:rsidR="00532D72" w:rsidTr="00532D72">
        <w:tc>
          <w:tcPr>
            <w:tcW w:w="810" w:type="dxa"/>
            <w:tcBorders>
              <w:right w:val="single" w:sz="4" w:space="0" w:color="auto"/>
            </w:tcBorders>
          </w:tcPr>
          <w:p w:rsidR="00532D72" w:rsidRPr="00532D72" w:rsidRDefault="00532D72" w:rsidP="003328A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VII</w:t>
            </w:r>
          </w:p>
        </w:tc>
        <w:tc>
          <w:tcPr>
            <w:tcW w:w="1047" w:type="dxa"/>
            <w:gridSpan w:val="2"/>
            <w:tcBorders>
              <w:left w:val="single" w:sz="4" w:space="0" w:color="auto"/>
            </w:tcBorders>
          </w:tcPr>
          <w:p w:rsidR="00532D72" w:rsidRPr="005A4CC6" w:rsidRDefault="00532D72" w:rsidP="00532D72">
            <w:pPr>
              <w:ind w:left="2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3594" w:type="dxa"/>
            <w:gridSpan w:val="8"/>
          </w:tcPr>
          <w:p w:rsidR="00532D72" w:rsidRPr="005A4CC6" w:rsidRDefault="00532D72" w:rsidP="00C632AE">
            <w:pPr>
              <w:rPr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Практическое повторение.</w:t>
            </w:r>
          </w:p>
        </w:tc>
      </w:tr>
      <w:tr w:rsidR="00532D72" w:rsidTr="00532D72">
        <w:tc>
          <w:tcPr>
            <w:tcW w:w="810" w:type="dxa"/>
            <w:tcBorders>
              <w:right w:val="single" w:sz="4" w:space="0" w:color="auto"/>
            </w:tcBorders>
          </w:tcPr>
          <w:p w:rsidR="00532D72" w:rsidRPr="003328AF" w:rsidRDefault="00532D72" w:rsidP="003328AF">
            <w:pPr>
              <w:jc w:val="center"/>
            </w:pPr>
          </w:p>
        </w:tc>
        <w:tc>
          <w:tcPr>
            <w:tcW w:w="1047" w:type="dxa"/>
            <w:gridSpan w:val="2"/>
            <w:tcBorders>
              <w:left w:val="single" w:sz="4" w:space="0" w:color="auto"/>
            </w:tcBorders>
          </w:tcPr>
          <w:p w:rsidR="00532D72" w:rsidRPr="003328AF" w:rsidRDefault="00177FB0" w:rsidP="00532D72">
            <w:pPr>
              <w:ind w:left="327"/>
              <w:jc w:val="center"/>
            </w:pPr>
            <w:r>
              <w:t>3</w:t>
            </w:r>
          </w:p>
        </w:tc>
        <w:tc>
          <w:tcPr>
            <w:tcW w:w="3408" w:type="dxa"/>
          </w:tcPr>
          <w:p w:rsidR="00532D72" w:rsidRPr="003328AF" w:rsidRDefault="00532D72" w:rsidP="00FA2FD1">
            <w:r>
              <w:t>Масленица</w:t>
            </w:r>
          </w:p>
        </w:tc>
        <w:tc>
          <w:tcPr>
            <w:tcW w:w="5083" w:type="dxa"/>
            <w:gridSpan w:val="3"/>
          </w:tcPr>
          <w:p w:rsidR="00532D72" w:rsidRDefault="00532D72" w:rsidP="00C632AE">
            <w:r>
              <w:t>1.Закрепить  у учащихся приёмы работы с рабочими инструментами. Привлекать учащихся к изготовлению изделий с опорой на народное прикладное творчество.</w:t>
            </w:r>
          </w:p>
          <w:p w:rsidR="00532D72" w:rsidRDefault="00532D72" w:rsidP="00C632AE">
            <w:r>
              <w:t>2. Развивать восприятие, внимание. Развивать элементарные творческие способности.</w:t>
            </w:r>
          </w:p>
          <w:p w:rsidR="00532D72" w:rsidRDefault="00532D72" w:rsidP="00C632AE">
            <w:r>
              <w:t xml:space="preserve">3.Осуществлять нравственно-эстетическое воспитание. Воспитывать </w:t>
            </w:r>
          </w:p>
          <w:p w:rsidR="00532D72" w:rsidRPr="00E61AFD" w:rsidRDefault="00532D72" w:rsidP="00C632AE">
            <w:r>
              <w:t xml:space="preserve">умение доводить начатую работу до конца. </w:t>
            </w:r>
          </w:p>
        </w:tc>
        <w:tc>
          <w:tcPr>
            <w:tcW w:w="3260" w:type="dxa"/>
            <w:gridSpan w:val="3"/>
          </w:tcPr>
          <w:p w:rsidR="00532D72" w:rsidRPr="001627EA" w:rsidRDefault="00532D72" w:rsidP="00C52700">
            <w:r>
              <w:t>1.Изготовление сувениров.</w:t>
            </w:r>
          </w:p>
        </w:tc>
        <w:tc>
          <w:tcPr>
            <w:tcW w:w="1843" w:type="dxa"/>
          </w:tcPr>
          <w:p w:rsidR="00532D72" w:rsidRPr="001627EA" w:rsidRDefault="00532D72" w:rsidP="00C632AE">
            <w:r>
              <w:t>Масленица</w:t>
            </w:r>
          </w:p>
        </w:tc>
      </w:tr>
      <w:tr w:rsidR="006078BB" w:rsidTr="006078BB">
        <w:trPr>
          <w:trHeight w:val="2040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3328AF" w:rsidRDefault="006078BB" w:rsidP="003328AF">
            <w:pPr>
              <w:jc w:val="center"/>
            </w:pPr>
            <w:r>
              <w:t>2.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3328AF" w:rsidRDefault="006078BB" w:rsidP="003328AF">
            <w:pPr>
              <w:jc w:val="center"/>
            </w:pPr>
            <w:r>
              <w:t>4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6078BB" w:rsidRPr="003328AF" w:rsidRDefault="006078BB" w:rsidP="00C52700">
            <w:r>
              <w:t>«Пасха».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Default="006078BB" w:rsidP="00C632AE">
            <w:r>
              <w:t>1.Продолжить знакомить учащихся с народными традициями.</w:t>
            </w:r>
          </w:p>
          <w:p w:rsidR="006078BB" w:rsidRDefault="006078BB" w:rsidP="00C632AE">
            <w:r>
              <w:t>2.Развивать высшие  психические функции, элементарную творческую активность.</w:t>
            </w:r>
          </w:p>
          <w:p w:rsidR="006078BB" w:rsidRDefault="006078BB" w:rsidP="00C632AE">
            <w:r>
              <w:t>3.Осуществлять нравственно-эстетическое воспитание.</w:t>
            </w:r>
          </w:p>
          <w:p w:rsidR="006078BB" w:rsidRPr="001627EA" w:rsidRDefault="006078BB" w:rsidP="00C632AE"/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078BB" w:rsidRPr="001627EA" w:rsidRDefault="006078BB" w:rsidP="00C632AE">
            <w:r>
              <w:t>Занимательные занятия по выполнению теоретических и практических заданий.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078BB" w:rsidRPr="001627EA" w:rsidRDefault="006078BB" w:rsidP="00C632AE">
            <w:r>
              <w:t>Традиции.</w:t>
            </w:r>
          </w:p>
        </w:tc>
      </w:tr>
      <w:tr w:rsidR="006078BB" w:rsidTr="006078BB">
        <w:trPr>
          <w:trHeight w:val="765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Default="006078BB" w:rsidP="003328AF">
            <w:pPr>
              <w:jc w:val="center"/>
            </w:pPr>
            <w:r>
              <w:t>3.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Default="00177FB0" w:rsidP="003328AF">
            <w:pPr>
              <w:jc w:val="center"/>
            </w:pPr>
            <w:r>
              <w:t>3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Default="006078BB" w:rsidP="00C632AE">
            <w:r>
              <w:t>Торговая лавка.</w:t>
            </w:r>
          </w:p>
          <w:p w:rsidR="006078BB" w:rsidRPr="00F1176A" w:rsidRDefault="006078BB" w:rsidP="00C632AE">
            <w:r>
              <w:rPr>
                <w:b/>
                <w:i/>
              </w:rPr>
              <w:t>Экскурсия.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FA2FD1">
            <w:r>
              <w:t>1.Закрепить у школьников ЗУНы по теме «Одежда».</w:t>
            </w:r>
          </w:p>
          <w:p w:rsidR="006078BB" w:rsidRDefault="006078BB" w:rsidP="00FA2FD1">
            <w:r>
              <w:t>2.Развивать восприятие, внимание, элементарную творческую активность.</w:t>
            </w:r>
          </w:p>
          <w:p w:rsidR="006078BB" w:rsidRDefault="006078BB" w:rsidP="00FA2FD1">
            <w:r>
              <w:t>3.Формировать организационные умения.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9E4F2B">
            <w:r>
              <w:t>Экскурсия в магазин «Одежда».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C632AE">
            <w:r>
              <w:t>Экскурсия.</w:t>
            </w:r>
          </w:p>
        </w:tc>
      </w:tr>
      <w:tr w:rsidR="00146792" w:rsidTr="009F6350">
        <w:trPr>
          <w:trHeight w:val="345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146792" w:rsidRPr="002E2390" w:rsidRDefault="00146792" w:rsidP="00C632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VIII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146792" w:rsidRPr="005A4CC6" w:rsidRDefault="00146792" w:rsidP="003328A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594" w:type="dxa"/>
            <w:gridSpan w:val="8"/>
            <w:tcBorders>
              <w:bottom w:val="single" w:sz="4" w:space="0" w:color="auto"/>
            </w:tcBorders>
          </w:tcPr>
          <w:p w:rsidR="00146792" w:rsidRPr="00146792" w:rsidRDefault="00146792" w:rsidP="00146792">
            <w:pPr>
              <w:rPr>
                <w:sz w:val="28"/>
                <w:szCs w:val="28"/>
                <w:lang w:val="en-US"/>
              </w:rPr>
            </w:pPr>
            <w:r w:rsidRPr="005A4CC6">
              <w:rPr>
                <w:b/>
                <w:sz w:val="28"/>
                <w:szCs w:val="28"/>
              </w:rPr>
              <w:t>Самостоятельная работа.</w:t>
            </w:r>
          </w:p>
        </w:tc>
      </w:tr>
      <w:tr w:rsidR="00146792" w:rsidTr="00146792">
        <w:trPr>
          <w:trHeight w:val="315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146792" w:rsidRDefault="00146792" w:rsidP="00146792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t>1.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146792" w:rsidRDefault="00146792" w:rsidP="003328AF">
            <w:pPr>
              <w:jc w:val="center"/>
              <w:rPr>
                <w:b/>
                <w:sz w:val="28"/>
                <w:szCs w:val="28"/>
              </w:rPr>
            </w:pPr>
            <w:r>
              <w:t>4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46792" w:rsidRPr="005A4CC6" w:rsidRDefault="00146792" w:rsidP="00C632AE">
            <w:pPr>
              <w:rPr>
                <w:b/>
                <w:sz w:val="28"/>
                <w:szCs w:val="28"/>
              </w:rPr>
            </w:pPr>
            <w:r>
              <w:t>Изготовление образца прямой юбки в М 1:2.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792" w:rsidRDefault="00146792" w:rsidP="00146792">
            <w:r>
              <w:t>1. Проверить у школьников уровень сформированности ЗУНов по теме «Прямая юбка».</w:t>
            </w:r>
          </w:p>
          <w:p w:rsidR="00146792" w:rsidRDefault="00146792" w:rsidP="00146792">
            <w:r>
              <w:t xml:space="preserve">2.Учить использовать рациональные приёмы работы, осмысленно подходить к выполнению </w:t>
            </w:r>
            <w:r>
              <w:lastRenderedPageBreak/>
              <w:t>задания.</w:t>
            </w:r>
          </w:p>
          <w:p w:rsidR="00146792" w:rsidRPr="005A4CC6" w:rsidRDefault="00146792" w:rsidP="00146792">
            <w:pPr>
              <w:rPr>
                <w:b/>
                <w:sz w:val="28"/>
                <w:szCs w:val="28"/>
              </w:rPr>
            </w:pPr>
            <w:r>
              <w:t>3.Воспитывать самостоятельность, аккуратность  в работе.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792" w:rsidRPr="005A4CC6" w:rsidRDefault="00146792" w:rsidP="00C632AE">
            <w:pPr>
              <w:rPr>
                <w:b/>
                <w:sz w:val="28"/>
                <w:szCs w:val="28"/>
              </w:rPr>
            </w:pPr>
            <w:r>
              <w:lastRenderedPageBreak/>
              <w:t>1.Изготовить образец прямой юбки в М 1:2.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6792" w:rsidRPr="005A4CC6" w:rsidRDefault="00146792" w:rsidP="00C632AE">
            <w:pPr>
              <w:rPr>
                <w:b/>
                <w:sz w:val="28"/>
                <w:szCs w:val="28"/>
              </w:rPr>
            </w:pPr>
            <w:r>
              <w:t>Самоконтроль</w:t>
            </w:r>
          </w:p>
        </w:tc>
      </w:tr>
      <w:tr w:rsidR="006078BB" w:rsidTr="006078BB">
        <w:trPr>
          <w:trHeight w:val="31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3328AF">
            <w:pPr>
              <w:jc w:val="center"/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IX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177FB0" w:rsidP="003328AF">
            <w:pPr>
              <w:jc w:val="center"/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rPr>
                <w:b/>
                <w:sz w:val="28"/>
                <w:szCs w:val="28"/>
                <w:lang w:val="en-US"/>
              </w:rPr>
              <w:t>Итоговое занятие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F1176A"/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/>
        </w:tc>
      </w:tr>
      <w:tr w:rsidR="006078BB" w:rsidTr="006078BB">
        <w:trPr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3328AF">
            <w:pPr>
              <w:jc w:val="center"/>
            </w:pPr>
            <w:r>
              <w:t>1.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177FB0" w:rsidP="003328AF">
            <w:pPr>
              <w:jc w:val="center"/>
            </w:pPr>
            <w:r>
              <w:t>3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Итоговое занятие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2E2390">
            <w:r>
              <w:t>1.Подвести итоги самостоятельной работы и итоги работы учащихся за четверть. Подготовить рабочие места и рабочие коробки к 4-ой четверти.</w:t>
            </w:r>
          </w:p>
          <w:p w:rsidR="006078BB" w:rsidRDefault="006078BB" w:rsidP="002E2390">
            <w:r>
              <w:t>2.Развивать высшие психические функции. Расширять кругозор, словарь.</w:t>
            </w:r>
          </w:p>
          <w:p w:rsidR="006078BB" w:rsidRDefault="006078BB" w:rsidP="002E2390">
            <w:r>
              <w:t>3.Формировать личностные компоненты. Учить коллективным формам общения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2E2390">
            <w:r>
              <w:t>1.Подведение итогов.</w:t>
            </w:r>
          </w:p>
          <w:p w:rsidR="006078BB" w:rsidRDefault="006078BB" w:rsidP="002E2390">
            <w:r>
              <w:t>2.Выполнение занимательных заданий.</w:t>
            </w:r>
          </w:p>
          <w:p w:rsidR="006078BB" w:rsidRDefault="006078BB" w:rsidP="002E2390">
            <w:r>
              <w:t>3.Подготовка мастерской к новой четверти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/>
        </w:tc>
      </w:tr>
      <w:tr w:rsidR="006078BB" w:rsidTr="006078BB">
        <w:tc>
          <w:tcPr>
            <w:tcW w:w="822" w:type="dxa"/>
            <w:gridSpan w:val="2"/>
          </w:tcPr>
          <w:p w:rsidR="006078BB" w:rsidRDefault="006078BB" w:rsidP="00C632AE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6078BB" w:rsidRPr="005A4CC6" w:rsidRDefault="006078BB" w:rsidP="00EE1198">
            <w:pPr>
              <w:jc w:val="center"/>
              <w:rPr>
                <w:b/>
                <w:sz w:val="32"/>
                <w:szCs w:val="32"/>
              </w:rPr>
            </w:pPr>
            <w:r w:rsidRPr="005A4CC6"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3408" w:type="dxa"/>
          </w:tcPr>
          <w:p w:rsidR="006078BB" w:rsidRPr="005A4CC6" w:rsidRDefault="006078BB" w:rsidP="00EE1198">
            <w:pPr>
              <w:jc w:val="both"/>
              <w:rPr>
                <w:b/>
                <w:sz w:val="32"/>
                <w:szCs w:val="32"/>
              </w:rPr>
            </w:pPr>
            <w:r w:rsidRPr="005A4CC6">
              <w:rPr>
                <w:b/>
                <w:sz w:val="32"/>
                <w:szCs w:val="32"/>
                <w:lang w:val="en-US"/>
              </w:rPr>
              <w:t>IV четверть.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3"/>
          </w:tcPr>
          <w:p w:rsidR="006078BB" w:rsidRDefault="006078BB" w:rsidP="00C632A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6078BB" w:rsidRDefault="006078BB" w:rsidP="00C632AE">
            <w:pPr>
              <w:rPr>
                <w:sz w:val="28"/>
                <w:szCs w:val="28"/>
              </w:rPr>
            </w:pPr>
          </w:p>
        </w:tc>
      </w:tr>
      <w:tr w:rsidR="006078BB" w:rsidTr="006078BB">
        <w:trPr>
          <w:trHeight w:val="375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5A4CC6" w:rsidRDefault="006078BB" w:rsidP="00EE1198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5A4CC6" w:rsidRDefault="006078BB" w:rsidP="00EE1198">
            <w:pPr>
              <w:jc w:val="center"/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Вводное занятие.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Pr="005A4CC6" w:rsidRDefault="006078BB" w:rsidP="00C632AE">
            <w:pPr>
              <w:rPr>
                <w:sz w:val="28"/>
                <w:szCs w:val="28"/>
              </w:rPr>
            </w:pPr>
          </w:p>
          <w:p w:rsidR="006078BB" w:rsidRPr="005A4CC6" w:rsidRDefault="006078BB" w:rsidP="00C632A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078BB" w:rsidRDefault="006078BB" w:rsidP="00C632AE"/>
          <w:p w:rsidR="006078BB" w:rsidRPr="00332F32" w:rsidRDefault="006078BB" w:rsidP="00C632AE"/>
        </w:tc>
        <w:tc>
          <w:tcPr>
            <w:tcW w:w="1843" w:type="dxa"/>
            <w:tcBorders>
              <w:bottom w:val="single" w:sz="4" w:space="0" w:color="auto"/>
            </w:tcBorders>
          </w:tcPr>
          <w:p w:rsidR="006078BB" w:rsidRDefault="006078BB" w:rsidP="00C632AE">
            <w:pPr>
              <w:rPr>
                <w:sz w:val="28"/>
                <w:szCs w:val="28"/>
              </w:rPr>
            </w:pPr>
          </w:p>
        </w:tc>
      </w:tr>
      <w:tr w:rsidR="006078BB" w:rsidTr="006078BB">
        <w:trPr>
          <w:trHeight w:val="1740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Pr="00646DF5" w:rsidRDefault="006078BB" w:rsidP="00EE1198">
            <w:pPr>
              <w:jc w:val="center"/>
            </w:pPr>
            <w:r w:rsidRPr="00646DF5">
              <w:t>1.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Pr="00DA3874" w:rsidRDefault="006078BB" w:rsidP="00EE1198">
            <w:pPr>
              <w:jc w:val="center"/>
            </w:pPr>
            <w:r w:rsidRPr="00DA3874">
              <w:t>1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Pr="00646DF5" w:rsidRDefault="006078BB" w:rsidP="00C632AE">
            <w:r w:rsidRPr="00646DF5">
              <w:t>Вводное занятие.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C632AE">
            <w:r>
              <w:t>1.Познакомить  учащихся с планом работы на четверть.</w:t>
            </w:r>
          </w:p>
          <w:p w:rsidR="006078BB" w:rsidRDefault="006078BB" w:rsidP="00C632AE">
            <w:r>
              <w:t>2.Активизировать познавательную деятельность.</w:t>
            </w:r>
          </w:p>
          <w:p w:rsidR="006078BB" w:rsidRDefault="006078BB" w:rsidP="00C632AE">
            <w:r>
              <w:t>3.Воспитывать организационные умения.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C632AE">
            <w:r>
              <w:t>1.Инструктаж по технике безопасности.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C632AE">
            <w:pPr>
              <w:rPr>
                <w:sz w:val="28"/>
                <w:szCs w:val="28"/>
              </w:rPr>
            </w:pP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5A4CC6" w:rsidRDefault="006078BB" w:rsidP="00EE1198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035" w:type="dxa"/>
          </w:tcPr>
          <w:p w:rsidR="006078BB" w:rsidRPr="005A4CC6" w:rsidRDefault="006078BB" w:rsidP="00EE11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3594" w:type="dxa"/>
            <w:gridSpan w:val="8"/>
          </w:tcPr>
          <w:p w:rsidR="006078BB" w:rsidRPr="005A4CC6" w:rsidRDefault="006078BB" w:rsidP="00646DF5">
            <w:pPr>
              <w:rPr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Построение чертежа и раскрой расклешённых юбок.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EE1198" w:rsidRDefault="006078BB" w:rsidP="00EE1198">
            <w:pPr>
              <w:jc w:val="center"/>
            </w:pPr>
            <w:r>
              <w:t>1.</w:t>
            </w:r>
          </w:p>
        </w:tc>
        <w:tc>
          <w:tcPr>
            <w:tcW w:w="1035" w:type="dxa"/>
          </w:tcPr>
          <w:p w:rsidR="006078BB" w:rsidRPr="00EE1198" w:rsidRDefault="006078BB" w:rsidP="00EE1198">
            <w:pPr>
              <w:jc w:val="center"/>
            </w:pPr>
            <w:r>
              <w:t>1</w:t>
            </w:r>
          </w:p>
        </w:tc>
        <w:tc>
          <w:tcPr>
            <w:tcW w:w="3408" w:type="dxa"/>
          </w:tcPr>
          <w:p w:rsidR="006078BB" w:rsidRPr="00EE1198" w:rsidRDefault="006078BB" w:rsidP="00C632AE">
            <w:r>
              <w:t>Клёшевые и клиньевые юбки.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t>1.Познакомить учащихся с фасонами, назначением, тканями, используемыми при пошиве клёшевых и клиньевых юбок.</w:t>
            </w:r>
          </w:p>
          <w:p w:rsidR="006078BB" w:rsidRDefault="006078BB" w:rsidP="00C632AE">
            <w:r>
              <w:t xml:space="preserve">2.Работать над коррекцией и развитием восприятия, внимания. Развивать глазомер, мелкую моторику рук. </w:t>
            </w:r>
          </w:p>
          <w:p w:rsidR="006078BB" w:rsidRPr="00332F32" w:rsidRDefault="006078BB" w:rsidP="00C632AE">
            <w:r>
              <w:t>3.Воспитывать последовательность и аккуратность в работе.</w:t>
            </w:r>
          </w:p>
        </w:tc>
        <w:tc>
          <w:tcPr>
            <w:tcW w:w="3260" w:type="dxa"/>
            <w:gridSpan w:val="3"/>
          </w:tcPr>
          <w:p w:rsidR="006078BB" w:rsidRDefault="006078BB" w:rsidP="00C632AE">
            <w:r>
              <w:t>1.Оформить в альбоме лист «Клёшевые и клиньевые юбки».</w:t>
            </w:r>
          </w:p>
          <w:p w:rsidR="006078BB" w:rsidRPr="00151DF8" w:rsidRDefault="006078BB" w:rsidP="00C632AE">
            <w:r>
              <w:t>2.Подобрать коллекцию тканей.</w:t>
            </w:r>
          </w:p>
        </w:tc>
        <w:tc>
          <w:tcPr>
            <w:tcW w:w="1843" w:type="dxa"/>
          </w:tcPr>
          <w:p w:rsidR="006078BB" w:rsidRPr="00151DF8" w:rsidRDefault="006078BB" w:rsidP="00C632AE">
            <w:r>
              <w:t>Клёшевые и клиньевые юбки.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EE1198" w:rsidRDefault="006078BB" w:rsidP="00EE1198">
            <w:pPr>
              <w:jc w:val="center"/>
            </w:pPr>
            <w:r>
              <w:t>2.</w:t>
            </w:r>
          </w:p>
        </w:tc>
        <w:tc>
          <w:tcPr>
            <w:tcW w:w="1035" w:type="dxa"/>
          </w:tcPr>
          <w:p w:rsidR="006078BB" w:rsidRPr="00EE1198" w:rsidRDefault="006078BB" w:rsidP="00EE1198">
            <w:pPr>
              <w:jc w:val="center"/>
            </w:pPr>
            <w:r>
              <w:t>2</w:t>
            </w:r>
          </w:p>
        </w:tc>
        <w:tc>
          <w:tcPr>
            <w:tcW w:w="3408" w:type="dxa"/>
          </w:tcPr>
          <w:p w:rsidR="006078BB" w:rsidRPr="00EE1198" w:rsidRDefault="006078BB" w:rsidP="00C632AE">
            <w:r>
              <w:t>Снятие мерок.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t>1.Учить  школьников снимать мерки, рассчитывать расход ткани на изделие.</w:t>
            </w:r>
          </w:p>
          <w:p w:rsidR="006078BB" w:rsidRDefault="006078BB" w:rsidP="00C632AE">
            <w:r>
              <w:t xml:space="preserve">2.Развивать зрительно-двигательную координацию, сознательную </w:t>
            </w:r>
            <w:r>
              <w:lastRenderedPageBreak/>
              <w:t>целенаправленную деятельность.</w:t>
            </w:r>
          </w:p>
          <w:p w:rsidR="006078BB" w:rsidRPr="00151DF8" w:rsidRDefault="006078BB" w:rsidP="00CB2FE7">
            <w:r>
              <w:t>3.Воспитывать терпение, настойчивость, умение организовать себя в момент выполнения задания.</w:t>
            </w:r>
          </w:p>
        </w:tc>
        <w:tc>
          <w:tcPr>
            <w:tcW w:w="3260" w:type="dxa"/>
            <w:gridSpan w:val="3"/>
          </w:tcPr>
          <w:p w:rsidR="006078BB" w:rsidRDefault="006078BB" w:rsidP="009E4F2B">
            <w:r>
              <w:lastRenderedPageBreak/>
              <w:t>1. Снять мерки, записать в тетрадь.</w:t>
            </w:r>
          </w:p>
          <w:p w:rsidR="006078BB" w:rsidRPr="00685719" w:rsidRDefault="006078BB" w:rsidP="009E4F2B"/>
        </w:tc>
        <w:tc>
          <w:tcPr>
            <w:tcW w:w="1843" w:type="dxa"/>
          </w:tcPr>
          <w:p w:rsidR="006078BB" w:rsidRPr="00685719" w:rsidRDefault="006078BB" w:rsidP="00C632AE">
            <w:r>
              <w:t>Мерки, обхват талии, обхват бёдер, длина изделия,</w:t>
            </w:r>
          </w:p>
        </w:tc>
      </w:tr>
      <w:tr w:rsidR="006078BB" w:rsidTr="006078BB">
        <w:trPr>
          <w:trHeight w:val="525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EE1198" w:rsidRDefault="006078BB" w:rsidP="00EE1198">
            <w:pPr>
              <w:jc w:val="center"/>
            </w:pPr>
            <w:r>
              <w:lastRenderedPageBreak/>
              <w:t>3.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EE1198" w:rsidRDefault="009F6350" w:rsidP="00EE1198">
            <w:pPr>
              <w:jc w:val="center"/>
            </w:pPr>
            <w:r>
              <w:t>3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6078BB" w:rsidRPr="00EE1198" w:rsidRDefault="006078BB" w:rsidP="00C354DD">
            <w:r>
              <w:t>Построение чертежа юбки «солнце». Изготовление выкройки.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Default="006078BB" w:rsidP="00C632AE">
            <w:r>
              <w:t>1.Учить школьников строить чертёж юбки «солнце» и изготавливать выкройку. Закрепить приёмы работы с чертёжными инструментами.</w:t>
            </w:r>
          </w:p>
          <w:p w:rsidR="006078BB" w:rsidRDefault="006078BB" w:rsidP="00C632AE">
            <w:r>
              <w:t>2.Развивать глазомер, мелкую моторику рук, двигательную память.</w:t>
            </w:r>
          </w:p>
          <w:p w:rsidR="006078BB" w:rsidRPr="00685719" w:rsidRDefault="006078BB" w:rsidP="00C632AE">
            <w:r>
              <w:t>3.Воспитывать аккуратность, умение правильно организовать рабочее место.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078BB" w:rsidRDefault="006078BB" w:rsidP="00C632AE">
            <w:r>
              <w:t>1.Построить чертёж юбки «солнце».</w:t>
            </w:r>
          </w:p>
          <w:p w:rsidR="006078BB" w:rsidRDefault="006078BB" w:rsidP="00C632AE">
            <w:r>
              <w:t>2. Изготовить выкройку</w:t>
            </w:r>
          </w:p>
          <w:p w:rsidR="006078BB" w:rsidRDefault="006078BB" w:rsidP="00C632AE">
            <w:r>
              <w:t>3. Подготовить её к раскрою.</w:t>
            </w:r>
          </w:p>
          <w:p w:rsidR="006078BB" w:rsidRPr="00453372" w:rsidRDefault="006078BB" w:rsidP="00C632AE"/>
        </w:tc>
        <w:tc>
          <w:tcPr>
            <w:tcW w:w="1843" w:type="dxa"/>
            <w:tcBorders>
              <w:bottom w:val="single" w:sz="4" w:space="0" w:color="auto"/>
            </w:tcBorders>
          </w:tcPr>
          <w:p w:rsidR="006078BB" w:rsidRPr="00453372" w:rsidRDefault="006078BB" w:rsidP="00C632AE">
            <w:r>
              <w:t>Чертёж, выкройка.</w:t>
            </w:r>
          </w:p>
        </w:tc>
      </w:tr>
      <w:tr w:rsidR="006078BB" w:rsidTr="006078BB">
        <w:trPr>
          <w:trHeight w:val="73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EE1198">
            <w:pPr>
              <w:jc w:val="center"/>
            </w:pPr>
            <w:r>
              <w:t>4.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EE1198" w:rsidRDefault="006078BB" w:rsidP="00EE1198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Построение чертежа юбки «полусолнце». Изготовление выкройки.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1.Учить школьников строить чертёж юбки «полусолнце» и изготавливать выкройку. Закрепить приёмы работы с чертёжными инструментами.</w:t>
            </w:r>
          </w:p>
          <w:p w:rsidR="006078BB" w:rsidRDefault="006078BB" w:rsidP="00C632AE">
            <w:r>
              <w:t>2. Развивать глазомер, мелкую моторику рук, двигательную память.</w:t>
            </w:r>
          </w:p>
          <w:p w:rsidR="006078BB" w:rsidRDefault="006078BB" w:rsidP="00C632AE">
            <w:r>
              <w:t>3.Воспитывать добросовестное, ответственное отношение к учёбе.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E669EB">
            <w:r>
              <w:t>1.Построить чертёж юбки «полусолнце».</w:t>
            </w:r>
          </w:p>
          <w:p w:rsidR="006078BB" w:rsidRDefault="006078BB" w:rsidP="00E669EB">
            <w:r>
              <w:t>2. Изготовить выкройку</w:t>
            </w:r>
          </w:p>
          <w:p w:rsidR="006078BB" w:rsidRDefault="006078BB" w:rsidP="00E669EB">
            <w:r>
              <w:t>3. Подготовить её к раскрою.</w:t>
            </w:r>
          </w:p>
          <w:p w:rsidR="006078BB" w:rsidRDefault="006078BB" w:rsidP="00C632AE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Чертёж, выкройка.</w:t>
            </w:r>
          </w:p>
        </w:tc>
      </w:tr>
      <w:tr w:rsidR="006078BB" w:rsidTr="006078BB">
        <w:trPr>
          <w:trHeight w:val="28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EE1198">
            <w:pPr>
              <w:jc w:val="center"/>
            </w:pPr>
            <w:r>
              <w:t>5.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EE1198" w:rsidRDefault="006078BB" w:rsidP="00EE1198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354DD">
            <w:r>
              <w:t>Построение чертежа юбки из клиньев. Изготовление выкройки.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1.Учить школьников строить чертёж юбки из клиньев, изготавливать выкройку. Закрепить приёмы работы с чертёжными инструментами.</w:t>
            </w:r>
          </w:p>
          <w:p w:rsidR="006078BB" w:rsidRDefault="006078BB" w:rsidP="00C632AE">
            <w:r>
              <w:t>2.Расширять запас представлений, развивать механическую и логическую память.</w:t>
            </w:r>
          </w:p>
          <w:p w:rsidR="006078BB" w:rsidRDefault="006078BB" w:rsidP="00C632AE">
            <w:r>
              <w:t>3.Воспитывать способность к активной самостоятельной деятельности.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E669EB">
            <w:r>
              <w:t>1.Построить чертёж юбки из клиньев.</w:t>
            </w:r>
          </w:p>
          <w:p w:rsidR="006078BB" w:rsidRDefault="006078BB" w:rsidP="00E669EB">
            <w:r>
              <w:t>2. Изготовить выкройку</w:t>
            </w:r>
          </w:p>
          <w:p w:rsidR="006078BB" w:rsidRDefault="006078BB" w:rsidP="00E669EB">
            <w:r>
              <w:t>3. Подготовить её к раскрою.</w:t>
            </w:r>
          </w:p>
          <w:p w:rsidR="006078BB" w:rsidRDefault="006078BB" w:rsidP="00E669EB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Чертёж, выкройка.</w:t>
            </w:r>
          </w:p>
        </w:tc>
      </w:tr>
      <w:tr w:rsidR="006078BB" w:rsidTr="006078BB">
        <w:trPr>
          <w:trHeight w:val="190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EE1198">
            <w:pPr>
              <w:jc w:val="center"/>
            </w:pPr>
            <w:r>
              <w:t>6.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EE1198" w:rsidRDefault="009F6350" w:rsidP="00EE1198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354DD">
            <w:r>
              <w:t>Раскрой юбки.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1.Учить школьников рациональному крою.</w:t>
            </w:r>
          </w:p>
          <w:p w:rsidR="006078BB" w:rsidRDefault="006078BB" w:rsidP="00C632AE">
            <w:r>
              <w:t>2.Развивать мыслительные операции, память, аккуратность и последовательность в работе.</w:t>
            </w:r>
          </w:p>
          <w:p w:rsidR="006078BB" w:rsidRDefault="006078BB" w:rsidP="00C632AE">
            <w:r>
              <w:t>3.Воспитывать тщательность, уравновешенность.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 xml:space="preserve">1.Подготовить ткань к раскрою. </w:t>
            </w:r>
          </w:p>
          <w:p w:rsidR="006078BB" w:rsidRDefault="006078BB" w:rsidP="00C632AE">
            <w:r>
              <w:t>2.Выполнить раскладку деталей выкройки на ткани.</w:t>
            </w:r>
          </w:p>
          <w:p w:rsidR="006078BB" w:rsidRDefault="006078BB" w:rsidP="00C632AE">
            <w:r>
              <w:t>3. Раскроить детали юбки.</w:t>
            </w:r>
          </w:p>
          <w:p w:rsidR="006078BB" w:rsidRDefault="006078BB" w:rsidP="00C632AE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Рациональный</w:t>
            </w:r>
          </w:p>
          <w:p w:rsidR="006078BB" w:rsidRDefault="006078BB" w:rsidP="00C632AE">
            <w:r>
              <w:t>крой.</w:t>
            </w:r>
          </w:p>
        </w:tc>
      </w:tr>
      <w:tr w:rsidR="006078BB" w:rsidTr="006078BB">
        <w:trPr>
          <w:trHeight w:val="288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Default="006078BB" w:rsidP="00EE1198">
            <w:pPr>
              <w:jc w:val="center"/>
            </w:pPr>
            <w:r>
              <w:t>7.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Default="009F6350" w:rsidP="00EE1198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Default="006078BB" w:rsidP="00C354DD">
            <w:r>
              <w:t>Подготовка деталей кроя юбки к обработке.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3961DC">
            <w:r>
              <w:t xml:space="preserve">1.Закрепить у школьников ЗУНы по подготовке деталей кроя юбки  к обработке, </w:t>
            </w:r>
            <w:r>
              <w:lastRenderedPageBreak/>
              <w:t xml:space="preserve">выполнению </w:t>
            </w:r>
          </w:p>
          <w:p w:rsidR="006078BB" w:rsidRDefault="006078BB" w:rsidP="003961DC">
            <w:r>
              <w:t>копировальных стежков.</w:t>
            </w:r>
          </w:p>
          <w:p w:rsidR="006078BB" w:rsidRDefault="006078BB" w:rsidP="003961DC">
            <w:r>
              <w:t>2.Работать над развитием и коррекцией мыслительной деятельности, развивать мелкую моторику рук.</w:t>
            </w:r>
          </w:p>
          <w:p w:rsidR="006078BB" w:rsidRDefault="006078BB" w:rsidP="003961DC">
            <w:r>
              <w:t>3.Воспитывать настойчивость.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C632AE">
            <w:r>
              <w:lastRenderedPageBreak/>
              <w:t>Подготовить детали кроя юбки к обработке.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C632AE">
            <w:r>
              <w:t>Крой, копироваль-</w:t>
            </w:r>
            <w:r>
              <w:lastRenderedPageBreak/>
              <w:t>ные стежки.</w:t>
            </w:r>
          </w:p>
        </w:tc>
      </w:tr>
      <w:tr w:rsidR="006078BB" w:rsidTr="006078BB">
        <w:trPr>
          <w:trHeight w:val="315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Pr="005A4CC6" w:rsidRDefault="006078BB" w:rsidP="00FA5CB4">
            <w:pPr>
              <w:jc w:val="center"/>
              <w:rPr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lastRenderedPageBreak/>
              <w:t>III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Pr="00DA3874" w:rsidRDefault="009F6350" w:rsidP="00FA5C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3594" w:type="dxa"/>
            <w:gridSpan w:val="8"/>
            <w:tcBorders>
              <w:top w:val="single" w:sz="4" w:space="0" w:color="auto"/>
            </w:tcBorders>
          </w:tcPr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Обработка оборок.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FA5CB4" w:rsidRDefault="006078BB" w:rsidP="00FA5CB4">
            <w:pPr>
              <w:jc w:val="center"/>
            </w:pPr>
            <w:r>
              <w:t>1.</w:t>
            </w:r>
          </w:p>
        </w:tc>
        <w:tc>
          <w:tcPr>
            <w:tcW w:w="1035" w:type="dxa"/>
          </w:tcPr>
          <w:p w:rsidR="006078BB" w:rsidRPr="00FA5CB4" w:rsidRDefault="006078BB" w:rsidP="00FA5CB4">
            <w:pPr>
              <w:jc w:val="center"/>
            </w:pPr>
            <w:r>
              <w:t>1</w:t>
            </w:r>
          </w:p>
        </w:tc>
        <w:tc>
          <w:tcPr>
            <w:tcW w:w="3408" w:type="dxa"/>
          </w:tcPr>
          <w:p w:rsidR="006078BB" w:rsidRPr="00FA5CB4" w:rsidRDefault="006078BB" w:rsidP="00C632AE">
            <w:r>
              <w:t>Оборки.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t>1.Ознакомить школьников с назначением оборок, правилами расчёта ткани на оборки, правилами раскроя оборок.</w:t>
            </w:r>
          </w:p>
          <w:p w:rsidR="006078BB" w:rsidRDefault="006078BB" w:rsidP="00C632AE">
            <w:r>
              <w:t>2.Развивать устойчивое произвольное внимание, мыслительные операции, умение анализировать, сравнивать, обобщать.</w:t>
            </w:r>
          </w:p>
          <w:p w:rsidR="006078BB" w:rsidRPr="00F43E26" w:rsidRDefault="006078BB" w:rsidP="00C632AE">
            <w:r>
              <w:t>3.Воспитывать умение придерживаться трудовой дисциплины, трудиться коллективно.</w:t>
            </w:r>
          </w:p>
        </w:tc>
        <w:tc>
          <w:tcPr>
            <w:tcW w:w="3260" w:type="dxa"/>
            <w:gridSpan w:val="3"/>
          </w:tcPr>
          <w:p w:rsidR="006078BB" w:rsidRPr="00B36949" w:rsidRDefault="006078BB" w:rsidP="00C632AE">
            <w:r>
              <w:t>1.Оформить в альбоме лист «Оборки».</w:t>
            </w:r>
          </w:p>
        </w:tc>
        <w:tc>
          <w:tcPr>
            <w:tcW w:w="1843" w:type="dxa"/>
          </w:tcPr>
          <w:p w:rsidR="006078BB" w:rsidRPr="00B36949" w:rsidRDefault="006078BB" w:rsidP="00C632AE">
            <w:r>
              <w:t>Оборки.</w:t>
            </w:r>
          </w:p>
        </w:tc>
      </w:tr>
      <w:tr w:rsidR="00532D72" w:rsidTr="00532D72">
        <w:trPr>
          <w:trHeight w:val="1950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532D72" w:rsidRPr="00453372" w:rsidRDefault="00532D72" w:rsidP="00453372">
            <w:pPr>
              <w:jc w:val="center"/>
            </w:pPr>
            <w:r>
              <w:t>2.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532D72" w:rsidRPr="00453372" w:rsidRDefault="009F6350" w:rsidP="00453372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532D72" w:rsidRPr="00453372" w:rsidRDefault="00532D72" w:rsidP="00C354DD">
            <w:r>
              <w:t>Обработка отлетного среза оборки швом вподгибку и строчкой «зигзаг».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532D72" w:rsidRDefault="00532D72" w:rsidP="008666CF">
            <w:r>
              <w:t xml:space="preserve"> 1.Закрепить  у школьников ЗУНы по выполнению машинных краевых швов.</w:t>
            </w:r>
          </w:p>
          <w:p w:rsidR="00532D72" w:rsidRDefault="00532D72" w:rsidP="00C632AE">
            <w:r>
              <w:t xml:space="preserve"> 2.Развивать высшие психические функции, мелкую моторику кистей рук.</w:t>
            </w:r>
          </w:p>
          <w:p w:rsidR="00532D72" w:rsidRDefault="00532D72" w:rsidP="00C632AE">
            <w:r>
              <w:t>Формировать личностные компоненты.</w:t>
            </w:r>
          </w:p>
          <w:p w:rsidR="00532D72" w:rsidRPr="000C400B" w:rsidRDefault="00532D72" w:rsidP="008666CF">
            <w:r>
              <w:t>3.Воспитывать ответственность, усидчивость, выносливость, терпение.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532D72" w:rsidRDefault="00532D72" w:rsidP="008666CF">
            <w:r>
              <w:t>1.Обработать отлетной срез оборки швом вподгибку.</w:t>
            </w:r>
          </w:p>
          <w:p w:rsidR="00532D72" w:rsidRDefault="00532D72" w:rsidP="008666CF">
            <w:r>
              <w:t>2. .Обработать отлетной срез оборки строчкой «зигзаг».</w:t>
            </w:r>
          </w:p>
          <w:p w:rsidR="00532D72" w:rsidRPr="00992E5D" w:rsidRDefault="00532D72" w:rsidP="008666CF">
            <w:r>
              <w:t>3.Оформить образец в альбом.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72" w:rsidRPr="00992E5D" w:rsidRDefault="00532D72" w:rsidP="00C632AE">
            <w:r>
              <w:t>Отлетной срез оборки, строчка «зигзаг».</w:t>
            </w:r>
          </w:p>
        </w:tc>
      </w:tr>
      <w:tr w:rsidR="00532D72" w:rsidTr="00532D72">
        <w:trPr>
          <w:trHeight w:val="562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532D72" w:rsidRDefault="00532D72" w:rsidP="00453372">
            <w:pPr>
              <w:jc w:val="center"/>
            </w:pPr>
            <w:r>
              <w:t>3.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532D72" w:rsidRDefault="009F6350" w:rsidP="00453372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532D72" w:rsidRDefault="00532D72" w:rsidP="00C354DD">
            <w:r>
              <w:t>Обработка отлетного среза оборки двойной строчкой и окантовочным швом.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532D72" w:rsidRDefault="00532D72" w:rsidP="00532D72">
            <w:r>
              <w:t>.Закрепить  у школьников ЗУНы по выполнению машинных краевых швов.</w:t>
            </w:r>
          </w:p>
          <w:p w:rsidR="00532D72" w:rsidRDefault="00532D72" w:rsidP="00532D72">
            <w:r>
              <w:t>2.Формировать обще трудовые умения, развивать зрительно-двигательную координацию, механическую и логическую память.</w:t>
            </w:r>
          </w:p>
          <w:p w:rsidR="00532D72" w:rsidRDefault="00532D72" w:rsidP="00532D72">
            <w:r>
              <w:t>3.Воспитывать произвольные формы поведения.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532D72" w:rsidRDefault="00532D72" w:rsidP="00532D72">
            <w:r>
              <w:t>1.Обработать отлетной срез оборки двойной строчкой.</w:t>
            </w:r>
          </w:p>
          <w:p w:rsidR="00532D72" w:rsidRDefault="00532D72" w:rsidP="00532D72">
            <w:r>
              <w:t>2.Обработать отлетной срез оборки окантовочным швом.</w:t>
            </w:r>
          </w:p>
          <w:p w:rsidR="00532D72" w:rsidRDefault="00532D72" w:rsidP="00532D72">
            <w:r>
              <w:t>3.Оформить образец в альбом.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32D72" w:rsidRDefault="00532D72" w:rsidP="00C632AE">
            <w:r>
              <w:t>Двойная строчка, окантовочный шов.</w:t>
            </w:r>
          </w:p>
        </w:tc>
      </w:tr>
      <w:tr w:rsidR="006078BB" w:rsidTr="006078BB">
        <w:trPr>
          <w:trHeight w:val="270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453372">
            <w:pPr>
              <w:jc w:val="center"/>
            </w:pPr>
            <w:r>
              <w:t>4.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9F6350" w:rsidP="00453372">
            <w:pPr>
              <w:jc w:val="center"/>
            </w:pPr>
            <w:r>
              <w:t>1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363FCB">
            <w:r>
              <w:t>Соединение оборок с изделием стачным швом.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3961DC">
            <w:r>
              <w:t>1.Закрепить у школьников ЗУНы по выполнению соединительных швов.</w:t>
            </w:r>
          </w:p>
          <w:p w:rsidR="006078BB" w:rsidRDefault="006078BB" w:rsidP="003961DC">
            <w:r>
              <w:t>2.Развивать зрительно-двигательную координацию, учить замечать недостатки в работе, развивать полноту запоминания.</w:t>
            </w:r>
          </w:p>
          <w:p w:rsidR="006078BB" w:rsidRDefault="006078BB" w:rsidP="003961DC">
            <w:r>
              <w:lastRenderedPageBreak/>
              <w:t>3.Воспитывать настойчивость, ответственность.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3961DC">
            <w:r>
              <w:lastRenderedPageBreak/>
              <w:t>1. Соединить оборку с изделием стачным швом.</w:t>
            </w:r>
          </w:p>
          <w:p w:rsidR="006078BB" w:rsidRDefault="006078BB" w:rsidP="003961DC">
            <w:r>
              <w:t>2.Оформить образец в альбом.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Стачной шов.</w:t>
            </w:r>
          </w:p>
        </w:tc>
      </w:tr>
      <w:tr w:rsidR="006078BB" w:rsidTr="006078BB">
        <w:trPr>
          <w:trHeight w:val="1590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A61D7D" w:rsidRDefault="006078BB" w:rsidP="00A61D7D">
            <w:pPr>
              <w:jc w:val="center"/>
            </w:pPr>
            <w:r>
              <w:lastRenderedPageBreak/>
              <w:t>5.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A61D7D" w:rsidRDefault="006078BB" w:rsidP="00A61D7D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6078BB" w:rsidRPr="00A61D7D" w:rsidRDefault="006078BB" w:rsidP="00C354DD">
            <w:r>
              <w:t>Соединение оборок с изделием накладным швом.</w:t>
            </w:r>
          </w:p>
        </w:tc>
        <w:tc>
          <w:tcPr>
            <w:tcW w:w="5083" w:type="dxa"/>
            <w:gridSpan w:val="3"/>
            <w:tcBorders>
              <w:bottom w:val="single" w:sz="4" w:space="0" w:color="auto"/>
            </w:tcBorders>
          </w:tcPr>
          <w:p w:rsidR="006078BB" w:rsidRDefault="006078BB" w:rsidP="00C632AE">
            <w:r>
              <w:t>1.Закрепить у школьников ЗУНы по выполнению соединительных швов,</w:t>
            </w:r>
          </w:p>
          <w:p w:rsidR="006078BB" w:rsidRDefault="006078BB" w:rsidP="00C632AE">
            <w:r>
              <w:t>2.Развивать зрительно - двигательную координацию, смысловую память.</w:t>
            </w:r>
          </w:p>
          <w:p w:rsidR="006078BB" w:rsidRPr="00160EB1" w:rsidRDefault="006078BB" w:rsidP="00C632AE">
            <w:r>
              <w:t>3.Воспитывать самостоятельность, организованность.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078BB" w:rsidRDefault="006078BB" w:rsidP="008F22BF">
            <w:r>
              <w:t>1. Соединить оборку с изделием накладным швом.</w:t>
            </w:r>
          </w:p>
          <w:p w:rsidR="006078BB" w:rsidRPr="00160EB1" w:rsidRDefault="006078BB" w:rsidP="008F22BF">
            <w:r>
              <w:t>2.Оформить образец в альбом.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078BB" w:rsidRPr="00160EB1" w:rsidRDefault="006078BB" w:rsidP="00C632AE">
            <w:r>
              <w:t>Накладной шов.</w:t>
            </w:r>
          </w:p>
        </w:tc>
      </w:tr>
      <w:tr w:rsidR="006078BB" w:rsidTr="006078BB">
        <w:trPr>
          <w:trHeight w:val="1380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Default="006078BB" w:rsidP="00A61D7D">
            <w:pPr>
              <w:jc w:val="center"/>
            </w:pPr>
            <w:r>
              <w:t>6.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Default="006078BB" w:rsidP="00A61D7D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Default="006078BB" w:rsidP="00C354DD">
            <w:r>
              <w:t>Втачивание оборок между деталями изделия.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78292A">
            <w:r>
              <w:t>1. Закрепить у школьников ЗУНы по обработке оборок.</w:t>
            </w:r>
          </w:p>
          <w:p w:rsidR="006078BB" w:rsidRDefault="006078BB" w:rsidP="0078292A">
            <w:r>
              <w:t xml:space="preserve">2.Работать над скоростными и качественными показателями работы. Развивать смысловую и двигательную память, пространственную ориентацию. </w:t>
            </w:r>
          </w:p>
          <w:p w:rsidR="006078BB" w:rsidRDefault="006078BB" w:rsidP="0078292A">
            <w:r>
              <w:t>3.Воспитывать эмоционально-положительное отношение к работе, последовательность и аккуратность в деятельности.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8F22BF">
            <w:r>
              <w:t>1. Втачать оборку между деталями изделия.</w:t>
            </w:r>
          </w:p>
          <w:p w:rsidR="006078BB" w:rsidRDefault="006078BB" w:rsidP="008F22BF">
            <w:r>
              <w:t>2.Оформить образец в альбом.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C632AE">
            <w:r>
              <w:t>Оборка.</w:t>
            </w:r>
          </w:p>
        </w:tc>
      </w:tr>
      <w:tr w:rsidR="006078BB" w:rsidTr="006078BB">
        <w:trPr>
          <w:trHeight w:val="330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Pr="005A4CC6" w:rsidRDefault="006078BB" w:rsidP="00A61D7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5A4CC6" w:rsidRDefault="006078BB" w:rsidP="00A61D7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9F635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59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Обработка верхнего среза расклешённой юбки швом вподгибку с вкладыванием эластичной тесьмы.</w:t>
            </w:r>
          </w:p>
        </w:tc>
      </w:tr>
      <w:tr w:rsidR="006078BB" w:rsidTr="006078BB">
        <w:trPr>
          <w:trHeight w:val="393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A61D7D">
            <w:pPr>
              <w:jc w:val="center"/>
            </w:pPr>
            <w:r>
              <w:t>1.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A61D7D" w:rsidRDefault="009F6350" w:rsidP="00A61D7D">
            <w:pPr>
              <w:jc w:val="center"/>
            </w:pPr>
            <w:r>
              <w:t>2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363FCB">
            <w:r>
              <w:t>Юбка расклешённая. План работы по пошиву юбки.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1.Познакомить школьников с фасонами расклешённых юбок. Развивать у учащихся ЗУНы  по планированию работы.</w:t>
            </w:r>
          </w:p>
          <w:p w:rsidR="006078BB" w:rsidRDefault="006078BB" w:rsidP="00C632AE">
            <w:r>
              <w:t>2.Расширять кругозор. Активизировать познавательную деятельность.</w:t>
            </w:r>
          </w:p>
          <w:p w:rsidR="006078BB" w:rsidRDefault="006078BB" w:rsidP="00C632AE">
            <w:r>
              <w:t>3.Учить придерживаться трудовой дисциплины. Формировать навыки целенаправленной деятельности.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DD0B4D">
            <w:r>
              <w:t>1.Оформить в альбоме лист «Юбка расклешённая».</w:t>
            </w:r>
          </w:p>
          <w:p w:rsidR="006078BB" w:rsidRDefault="006078BB" w:rsidP="00DD0B4D">
            <w:r>
              <w:t>2.Подобрать коллекцию тканей.</w:t>
            </w:r>
          </w:p>
          <w:p w:rsidR="006078BB" w:rsidRDefault="006078BB" w:rsidP="00DD0B4D">
            <w:r>
              <w:t>3.Оформить образцы в альбом.</w:t>
            </w:r>
          </w:p>
          <w:p w:rsidR="006078BB" w:rsidRDefault="006078BB" w:rsidP="00E5257F">
            <w:r>
              <w:t>4.Составить план работы по пошиву юбки.</w:t>
            </w:r>
          </w:p>
          <w:p w:rsidR="006078BB" w:rsidRDefault="006078BB" w:rsidP="00E5257F">
            <w:r>
              <w:t>5.Записать план работы в тетрадь.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Планирование работы.</w:t>
            </w:r>
          </w:p>
        </w:tc>
      </w:tr>
      <w:tr w:rsidR="006078BB" w:rsidTr="006078BB">
        <w:trPr>
          <w:trHeight w:val="420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A61D7D">
            <w:pPr>
              <w:jc w:val="center"/>
            </w:pPr>
            <w:r>
              <w:t>2.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A61D7D" w:rsidRDefault="006078BB" w:rsidP="00A61D7D">
            <w:pPr>
              <w:jc w:val="center"/>
            </w:pPr>
            <w:r>
              <w:t>3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363FCB">
            <w:r>
              <w:t>Обработка боковых срезов и застёжки юбки.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1.Закрепить у школьников ЗУНы по выполнению соединительных швов, учить обрабатывать застёжку  тесьмой «молния».</w:t>
            </w:r>
          </w:p>
          <w:p w:rsidR="006078BB" w:rsidRDefault="006078BB" w:rsidP="00C632AE">
            <w:r>
              <w:t>2.Развивать высшие психические функции. Формировать обще трудовые умения. Развивать ориентировку в пространстве, мелкую моторику рук.</w:t>
            </w:r>
          </w:p>
          <w:p w:rsidR="006078BB" w:rsidRDefault="006078BB" w:rsidP="00C632AE">
            <w:r>
              <w:lastRenderedPageBreak/>
              <w:t>3.Воспитывать выдержку, настойчивость. Прививать правила культуры труда.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lastRenderedPageBreak/>
              <w:t>1.Стачать боковые срезы юбки с одновременной обработкой застёжки  тесьмой «молния».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Застёжка, фурнитура.</w:t>
            </w:r>
          </w:p>
        </w:tc>
      </w:tr>
      <w:tr w:rsidR="006078BB" w:rsidTr="006078BB">
        <w:trPr>
          <w:trHeight w:val="160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A61D7D">
            <w:pPr>
              <w:jc w:val="center"/>
            </w:pPr>
            <w:r>
              <w:lastRenderedPageBreak/>
              <w:t>3.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A61D7D" w:rsidRDefault="009F6350" w:rsidP="00A61D7D">
            <w:pPr>
              <w:jc w:val="center"/>
            </w:pPr>
            <w:r>
              <w:t>4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363FCB">
            <w:r>
              <w:t>Обработка верхнего среза юбки.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1.Научить школьников обрабатывать верхний срез расклешённых юбок.</w:t>
            </w:r>
          </w:p>
          <w:p w:rsidR="006078BB" w:rsidRDefault="006078BB" w:rsidP="00C632AE">
            <w:r>
              <w:t>2.Развивать целевую сторону деятельности, зрительно-двигательную координацию, мышление, речь.</w:t>
            </w:r>
          </w:p>
          <w:p w:rsidR="006078BB" w:rsidRDefault="006078BB" w:rsidP="00C632AE">
            <w:r>
              <w:t>3.Учить придерживаться трудовой дисциплины, последовательности и аккуратности в работе.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0A0170">
            <w:r>
              <w:t>1. Обработать верхний срез юбки швом вподгибку  с закрытым срезом с и вкладыванием эластичной тесьмы.</w:t>
            </w:r>
          </w:p>
          <w:p w:rsidR="006078BB" w:rsidRDefault="006078BB" w:rsidP="00C632AE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Эластичная тесьма.</w:t>
            </w:r>
          </w:p>
        </w:tc>
      </w:tr>
      <w:tr w:rsidR="006078BB" w:rsidTr="006078BB">
        <w:trPr>
          <w:trHeight w:val="31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A61D7D">
            <w:pPr>
              <w:jc w:val="center"/>
            </w:pPr>
            <w:r>
              <w:t>4.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A61D7D">
            <w:pPr>
              <w:jc w:val="center"/>
            </w:pPr>
            <w:r>
              <w:t>3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363FCB">
            <w:r>
              <w:t>Обработка нижнего среза юбки. Утюжка.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1.Закрепить у школьников навыки по выполнению краевых швов. Тренировать учащихся выполнять ВТО изделий с соблюдением правил техники безопасности.</w:t>
            </w:r>
          </w:p>
          <w:p w:rsidR="006078BB" w:rsidRDefault="006078BB" w:rsidP="00C632AE">
            <w:r>
              <w:t>2.Развивать высшие психические функции.</w:t>
            </w:r>
          </w:p>
          <w:p w:rsidR="006078BB" w:rsidRDefault="006078BB" w:rsidP="00C632AE">
            <w:r>
              <w:t>3.Прививать правила культуры труда, организационные умения.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0A0170">
            <w:r>
              <w:t>1.Обработать нижний срез юбки.</w:t>
            </w:r>
          </w:p>
          <w:p w:rsidR="006078BB" w:rsidRDefault="006078BB" w:rsidP="000A0170">
            <w:r>
              <w:t>2.Отутюжить юбку.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ВТО, утюжка, отделка.</w:t>
            </w:r>
          </w:p>
        </w:tc>
      </w:tr>
      <w:tr w:rsidR="006078BB" w:rsidTr="006078BB">
        <w:trPr>
          <w:trHeight w:val="348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Pr="005A4CC6" w:rsidRDefault="006078BB" w:rsidP="00A61D7D">
            <w:pPr>
              <w:jc w:val="center"/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5A4CC6" w:rsidRDefault="0095665C" w:rsidP="00A61D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359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078BB" w:rsidRPr="005A4CC6" w:rsidRDefault="006078BB" w:rsidP="00C632AE">
            <w:pPr>
              <w:rPr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</w:rPr>
              <w:t>Практическое повторение.</w:t>
            </w:r>
          </w:p>
        </w:tc>
      </w:tr>
      <w:tr w:rsidR="006078BB" w:rsidTr="006078BB">
        <w:trPr>
          <w:trHeight w:val="64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A61D7D">
            <w:pPr>
              <w:jc w:val="center"/>
            </w:pPr>
            <w:r>
              <w:t>1.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A61D7D" w:rsidRDefault="006078BB" w:rsidP="00A61D7D">
            <w:pPr>
              <w:jc w:val="center"/>
            </w:pPr>
            <w:r>
              <w:t>4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363FCB">
            <w:r>
              <w:t>Город мастеров.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1.Продолжить знакомить учащихся с народными традициями.</w:t>
            </w:r>
          </w:p>
          <w:p w:rsidR="006078BB" w:rsidRDefault="006078BB" w:rsidP="00C632AE">
            <w:r>
              <w:t>2.Активизировать познавательную деятельность. Расширять у учащихся запас представлений, развивать устойчивое внимание.</w:t>
            </w:r>
          </w:p>
          <w:p w:rsidR="006078BB" w:rsidRDefault="006078BB" w:rsidP="00C632AE">
            <w:r>
              <w:t>3.Осуществлять нравственно – эстетическое воспитание, воспитывать умение содержать в порядке рабочее место.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Пошив комплекта постельного белья с использованием различных видов отделки.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Отделка.</w:t>
            </w:r>
          </w:p>
        </w:tc>
      </w:tr>
      <w:tr w:rsidR="006078BB" w:rsidTr="006078BB">
        <w:trPr>
          <w:trHeight w:val="765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A61D7D">
            <w:pPr>
              <w:jc w:val="center"/>
            </w:pPr>
            <w:r>
              <w:t>2.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Pr="00A61D7D" w:rsidRDefault="0095665C" w:rsidP="00A61D7D">
            <w:pPr>
              <w:jc w:val="center"/>
            </w:pPr>
            <w:r>
              <w:t>3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78292A">
            <w:r>
              <w:t>Рукодельники и рукодельницы.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1.Закрепить  у учащихся приёмы работы с рабочими инструментами. Привлекать учащихся к изготовлению изделий с опорой на народное прикладное творчество.</w:t>
            </w:r>
          </w:p>
          <w:p w:rsidR="006078BB" w:rsidRDefault="006078BB" w:rsidP="00C632AE">
            <w:r>
              <w:t>2.Развивать целенаправленное внимание, смысловую память.</w:t>
            </w:r>
          </w:p>
          <w:p w:rsidR="006078BB" w:rsidRDefault="006078BB" w:rsidP="00C632AE">
            <w:pPr>
              <w:rPr>
                <w:lang w:val="en-US"/>
              </w:rPr>
            </w:pPr>
            <w:r>
              <w:t>3.Прививать правила культуры труда.</w:t>
            </w:r>
          </w:p>
          <w:p w:rsidR="00146792" w:rsidRPr="00146792" w:rsidRDefault="00146792" w:rsidP="00C632AE">
            <w:pPr>
              <w:rPr>
                <w:lang w:val="en-US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Пошив кухонного комплекта.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Комплект.</w:t>
            </w:r>
          </w:p>
        </w:tc>
      </w:tr>
      <w:tr w:rsidR="006078BB" w:rsidTr="006078BB">
        <w:trPr>
          <w:trHeight w:val="735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6078BB" w:rsidRDefault="006078BB" w:rsidP="00A61D7D">
            <w:pPr>
              <w:jc w:val="center"/>
            </w:pPr>
            <w:r>
              <w:lastRenderedPageBreak/>
              <w:t>3.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078BB" w:rsidRPr="00A61D7D" w:rsidRDefault="0095665C" w:rsidP="00A61D7D">
            <w:pPr>
              <w:jc w:val="center"/>
            </w:pPr>
            <w:r>
              <w:t>4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6078BB" w:rsidRDefault="006078BB" w:rsidP="00363FCB">
            <w:r>
              <w:t>Посиделки на завалинке.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</w:tcBorders>
          </w:tcPr>
          <w:p w:rsidR="006078BB" w:rsidRDefault="006078BB" w:rsidP="00C632AE">
            <w:r>
              <w:t xml:space="preserve">1.Учить школьников изготавливать различные предметы домашнего обихода из ткани с опорой на народное прикладное творчество. </w:t>
            </w:r>
          </w:p>
          <w:p w:rsidR="006078BB" w:rsidRDefault="006078BB" w:rsidP="00C632AE">
            <w:r>
              <w:t>2.Развивать осмысленное дифференцированное восприятие, целенаправленное внимание, долговременную память.</w:t>
            </w:r>
          </w:p>
          <w:p w:rsidR="006078BB" w:rsidRDefault="006078BB" w:rsidP="00C632AE">
            <w:r>
              <w:t>3.Воспитывать организационные умения, устоячивое положительное отношение к трудовой деятельности.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6078BB" w:rsidRDefault="006078BB" w:rsidP="00C632AE">
            <w:r>
              <w:t>1.Изготовить  держатели для туалетной бумаги, газетниц.</w:t>
            </w:r>
          </w:p>
          <w:p w:rsidR="006078BB" w:rsidRDefault="006078BB" w:rsidP="00C632AE"/>
        </w:tc>
        <w:tc>
          <w:tcPr>
            <w:tcW w:w="1843" w:type="dxa"/>
            <w:tcBorders>
              <w:top w:val="single" w:sz="4" w:space="0" w:color="auto"/>
            </w:tcBorders>
          </w:tcPr>
          <w:p w:rsidR="006078BB" w:rsidRDefault="006078BB" w:rsidP="00C632AE">
            <w:r>
              <w:t>Предметы домашнего обихода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2F2AE4" w:rsidRDefault="006078BB" w:rsidP="002F2AE4">
            <w:pPr>
              <w:jc w:val="center"/>
            </w:pPr>
            <w:r>
              <w:t>4.</w:t>
            </w:r>
          </w:p>
        </w:tc>
        <w:tc>
          <w:tcPr>
            <w:tcW w:w="1035" w:type="dxa"/>
          </w:tcPr>
          <w:p w:rsidR="006078BB" w:rsidRPr="002F2AE4" w:rsidRDefault="0095665C" w:rsidP="002F2AE4">
            <w:pPr>
              <w:jc w:val="center"/>
            </w:pPr>
            <w:r>
              <w:t>5</w:t>
            </w:r>
          </w:p>
        </w:tc>
        <w:tc>
          <w:tcPr>
            <w:tcW w:w="3408" w:type="dxa"/>
          </w:tcPr>
          <w:p w:rsidR="006078BB" w:rsidRPr="002F2AE4" w:rsidRDefault="006078BB" w:rsidP="00C632AE">
            <w:r>
              <w:t>Весенний калейдоскоп.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t>1.Систематизировать ЗУНы по предмету. Продолжить знакомить учащихся с народными традициями.</w:t>
            </w:r>
          </w:p>
          <w:p w:rsidR="006078BB" w:rsidRDefault="006078BB" w:rsidP="00C632AE">
            <w:r>
              <w:t>2.Развивать элементарную творческую активность, высшие психические функции.</w:t>
            </w:r>
          </w:p>
          <w:p w:rsidR="006078BB" w:rsidRPr="000E3C7F" w:rsidRDefault="006078BB" w:rsidP="00C632AE">
            <w:r>
              <w:t>3.Осуществлять нравственно-эстетическое воспитание.</w:t>
            </w:r>
          </w:p>
        </w:tc>
        <w:tc>
          <w:tcPr>
            <w:tcW w:w="3260" w:type="dxa"/>
            <w:gridSpan w:val="3"/>
          </w:tcPr>
          <w:p w:rsidR="006078BB" w:rsidRPr="000E3C7F" w:rsidRDefault="006078BB" w:rsidP="004579E1">
            <w:r>
              <w:t>1.Изготовить подарки - сувениры из ткани.</w:t>
            </w:r>
          </w:p>
          <w:p w:rsidR="006078BB" w:rsidRPr="000E3C7F" w:rsidRDefault="006078BB" w:rsidP="00C632AE"/>
        </w:tc>
        <w:tc>
          <w:tcPr>
            <w:tcW w:w="1843" w:type="dxa"/>
          </w:tcPr>
          <w:p w:rsidR="006078BB" w:rsidRPr="000E3C7F" w:rsidRDefault="006078BB" w:rsidP="00C632AE">
            <w:r>
              <w:t>Подарки - сувениры из ткани.</w:t>
            </w:r>
          </w:p>
        </w:tc>
      </w:tr>
      <w:tr w:rsidR="006078BB" w:rsidTr="006078BB">
        <w:tc>
          <w:tcPr>
            <w:tcW w:w="822" w:type="dxa"/>
            <w:gridSpan w:val="2"/>
          </w:tcPr>
          <w:p w:rsidR="006078BB" w:rsidRPr="002F2AE4" w:rsidRDefault="006078BB" w:rsidP="002F2AE4">
            <w:pPr>
              <w:jc w:val="center"/>
            </w:pPr>
            <w:r>
              <w:t>5.</w:t>
            </w:r>
          </w:p>
        </w:tc>
        <w:tc>
          <w:tcPr>
            <w:tcW w:w="1035" w:type="dxa"/>
          </w:tcPr>
          <w:p w:rsidR="006078BB" w:rsidRPr="002F2AE4" w:rsidRDefault="009F6350" w:rsidP="002F2AE4">
            <w:pPr>
              <w:jc w:val="center"/>
            </w:pPr>
            <w:r>
              <w:t>2</w:t>
            </w:r>
          </w:p>
        </w:tc>
        <w:tc>
          <w:tcPr>
            <w:tcW w:w="3408" w:type="dxa"/>
          </w:tcPr>
          <w:p w:rsidR="006078BB" w:rsidRPr="0078292A" w:rsidRDefault="006078BB" w:rsidP="008E3E21">
            <w:pPr>
              <w:rPr>
                <w:b/>
              </w:rPr>
            </w:pPr>
            <w:r w:rsidRPr="0078292A">
              <w:rPr>
                <w:b/>
              </w:rPr>
              <w:t>Экскурсия.</w:t>
            </w:r>
          </w:p>
          <w:p w:rsidR="006078BB" w:rsidRPr="000E3C7F" w:rsidRDefault="006078BB" w:rsidP="008E3E21">
            <w:r>
              <w:t>Торговая лавка.</w:t>
            </w:r>
          </w:p>
        </w:tc>
        <w:tc>
          <w:tcPr>
            <w:tcW w:w="5083" w:type="dxa"/>
            <w:gridSpan w:val="3"/>
          </w:tcPr>
          <w:p w:rsidR="006078BB" w:rsidRDefault="006078BB" w:rsidP="00C632AE">
            <w:r>
              <w:t xml:space="preserve">1.Ознакомить учащихся с творчеством народных умельцев. </w:t>
            </w:r>
          </w:p>
          <w:p w:rsidR="006078BB" w:rsidRDefault="006078BB" w:rsidP="00C632AE">
            <w:r>
              <w:t>2.Расширять кругозор. Развивать высшие психические функции.</w:t>
            </w:r>
          </w:p>
          <w:p w:rsidR="006078BB" w:rsidRPr="000E3C7F" w:rsidRDefault="006078BB" w:rsidP="009A1A52">
            <w:r>
              <w:t>3.Формировать личностные компоненты, воспитывать социально адаптированное поведение.</w:t>
            </w:r>
          </w:p>
        </w:tc>
        <w:tc>
          <w:tcPr>
            <w:tcW w:w="3260" w:type="dxa"/>
            <w:gridSpan w:val="3"/>
          </w:tcPr>
          <w:p w:rsidR="006078BB" w:rsidRPr="0002783F" w:rsidRDefault="006078BB" w:rsidP="00923555">
            <w:r>
              <w:t xml:space="preserve">1.Экскурсия в магазин изделий народных умельцев. </w:t>
            </w:r>
          </w:p>
          <w:p w:rsidR="006078BB" w:rsidRPr="0002783F" w:rsidRDefault="006078BB" w:rsidP="009A1A52"/>
        </w:tc>
        <w:tc>
          <w:tcPr>
            <w:tcW w:w="1843" w:type="dxa"/>
          </w:tcPr>
          <w:p w:rsidR="006078BB" w:rsidRPr="0002783F" w:rsidRDefault="006078BB" w:rsidP="00923555"/>
        </w:tc>
      </w:tr>
      <w:tr w:rsidR="006078BB" w:rsidTr="006078BB">
        <w:tc>
          <w:tcPr>
            <w:tcW w:w="822" w:type="dxa"/>
            <w:gridSpan w:val="2"/>
          </w:tcPr>
          <w:p w:rsidR="006078BB" w:rsidRPr="002F2AE4" w:rsidRDefault="006078BB" w:rsidP="002F2AE4">
            <w:pPr>
              <w:jc w:val="center"/>
            </w:pPr>
            <w:r>
              <w:t>6.</w:t>
            </w:r>
          </w:p>
        </w:tc>
        <w:tc>
          <w:tcPr>
            <w:tcW w:w="1035" w:type="dxa"/>
          </w:tcPr>
          <w:p w:rsidR="006078BB" w:rsidRPr="002F2AE4" w:rsidRDefault="009F6350" w:rsidP="002F2AE4">
            <w:pPr>
              <w:jc w:val="center"/>
            </w:pPr>
            <w:r>
              <w:t>3</w:t>
            </w:r>
          </w:p>
        </w:tc>
        <w:tc>
          <w:tcPr>
            <w:tcW w:w="3408" w:type="dxa"/>
          </w:tcPr>
          <w:p w:rsidR="006078BB" w:rsidRPr="000E3C7F" w:rsidRDefault="006078BB" w:rsidP="008E3E21">
            <w:r>
              <w:t>Конкурс знатоков.</w:t>
            </w:r>
          </w:p>
        </w:tc>
        <w:tc>
          <w:tcPr>
            <w:tcW w:w="5083" w:type="dxa"/>
            <w:gridSpan w:val="3"/>
          </w:tcPr>
          <w:p w:rsidR="006078BB" w:rsidRDefault="006078BB" w:rsidP="00824C18">
            <w:r>
              <w:t>1.Проверить уровень сформированности ЗУНов по предмету.</w:t>
            </w:r>
          </w:p>
          <w:p w:rsidR="006078BB" w:rsidRDefault="006078BB" w:rsidP="00824C18">
            <w:r>
              <w:t>2.Развивать мыслительные операции, формировать планирующую и регулирующую функции речи.</w:t>
            </w:r>
          </w:p>
          <w:p w:rsidR="006078BB" w:rsidRDefault="006078BB" w:rsidP="00C632AE">
            <w:r>
              <w:t>3.Формировать навыки саморегуляции,</w:t>
            </w:r>
          </w:p>
          <w:p w:rsidR="006078BB" w:rsidRPr="0002783F" w:rsidRDefault="006078BB" w:rsidP="00C632AE">
            <w:r>
              <w:t>волевые компоненты.</w:t>
            </w:r>
          </w:p>
        </w:tc>
        <w:tc>
          <w:tcPr>
            <w:tcW w:w="3260" w:type="dxa"/>
            <w:gridSpan w:val="3"/>
          </w:tcPr>
          <w:p w:rsidR="006078BB" w:rsidRPr="0002783F" w:rsidRDefault="006078BB" w:rsidP="00923555">
            <w:r>
              <w:t>1.Выполнить занимательные задания.</w:t>
            </w:r>
          </w:p>
        </w:tc>
        <w:tc>
          <w:tcPr>
            <w:tcW w:w="1843" w:type="dxa"/>
          </w:tcPr>
          <w:p w:rsidR="006078BB" w:rsidRPr="0002783F" w:rsidRDefault="006078BB" w:rsidP="00C632AE">
            <w:r>
              <w:t>Конкурс</w:t>
            </w:r>
          </w:p>
        </w:tc>
      </w:tr>
      <w:tr w:rsidR="006078BB" w:rsidTr="00146792">
        <w:trPr>
          <w:trHeight w:val="345"/>
        </w:trPr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:rsidR="006078BB" w:rsidRPr="005A4CC6" w:rsidRDefault="006078BB" w:rsidP="00C632AE">
            <w:pPr>
              <w:rPr>
                <w:b/>
                <w:sz w:val="28"/>
                <w:szCs w:val="28"/>
              </w:rPr>
            </w:pPr>
            <w:r w:rsidRPr="005A4CC6">
              <w:rPr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078BB" w:rsidRPr="005A4CC6" w:rsidRDefault="009F6350" w:rsidP="002F2A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594" w:type="dxa"/>
            <w:gridSpan w:val="8"/>
            <w:tcBorders>
              <w:bottom w:val="single" w:sz="4" w:space="0" w:color="auto"/>
            </w:tcBorders>
          </w:tcPr>
          <w:p w:rsidR="00146792" w:rsidRPr="00146792" w:rsidRDefault="006078BB" w:rsidP="00C632AE">
            <w:pPr>
              <w:rPr>
                <w:b/>
                <w:sz w:val="28"/>
                <w:szCs w:val="28"/>
                <w:lang w:val="en-US"/>
              </w:rPr>
            </w:pPr>
            <w:r w:rsidRPr="005A4CC6">
              <w:rPr>
                <w:b/>
                <w:sz w:val="28"/>
                <w:szCs w:val="28"/>
              </w:rPr>
              <w:t>Самостоятельная работа.</w:t>
            </w:r>
          </w:p>
        </w:tc>
      </w:tr>
      <w:tr w:rsidR="00146792" w:rsidTr="00146792">
        <w:trPr>
          <w:trHeight w:val="300"/>
        </w:trPr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146792" w:rsidRPr="005A4CC6" w:rsidRDefault="00146792" w:rsidP="00146792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t>1.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146792" w:rsidRPr="005A4CC6" w:rsidRDefault="009F6350" w:rsidP="002F2AE4">
            <w:pPr>
              <w:jc w:val="center"/>
              <w:rPr>
                <w:b/>
                <w:sz w:val="28"/>
                <w:szCs w:val="28"/>
              </w:rPr>
            </w:pPr>
            <w:r>
              <w:t>4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46792" w:rsidRPr="005A4CC6" w:rsidRDefault="00146792" w:rsidP="00C632AE">
            <w:pPr>
              <w:rPr>
                <w:b/>
                <w:sz w:val="28"/>
                <w:szCs w:val="28"/>
              </w:rPr>
            </w:pPr>
            <w:r>
              <w:t>Изготовление образца расклешённой юбки в М1:2.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792" w:rsidRDefault="00146792" w:rsidP="00146792">
            <w:r>
              <w:t>1.Проверить уровень сформированности ЗУНов по теме «Юбки».</w:t>
            </w:r>
          </w:p>
          <w:p w:rsidR="00146792" w:rsidRPr="00146792" w:rsidRDefault="00146792" w:rsidP="00146792">
            <w:r>
              <w:t>2.</w:t>
            </w:r>
            <w:r w:rsidRPr="00146792">
              <w:t>Работать над темпом</w:t>
            </w:r>
            <w:r>
              <w:t xml:space="preserve"> и качеством </w:t>
            </w:r>
            <w:r>
              <w:lastRenderedPageBreak/>
              <w:t>выполнения задания.</w:t>
            </w:r>
          </w:p>
          <w:p w:rsidR="00146792" w:rsidRPr="005A4CC6" w:rsidRDefault="00146792" w:rsidP="00146792">
            <w:pPr>
              <w:rPr>
                <w:b/>
                <w:sz w:val="28"/>
                <w:szCs w:val="28"/>
              </w:rPr>
            </w:pPr>
            <w:r>
              <w:t>3. Воспитывать самостоятельность. Работать над развитием личностных качеств.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792" w:rsidRPr="005A4CC6" w:rsidRDefault="00146792" w:rsidP="00C632AE">
            <w:pPr>
              <w:rPr>
                <w:b/>
                <w:sz w:val="28"/>
                <w:szCs w:val="28"/>
              </w:rPr>
            </w:pPr>
            <w:r>
              <w:lastRenderedPageBreak/>
              <w:t>1. Изготовить образец расклешённой юбки в М1:2.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46792" w:rsidRDefault="00146792" w:rsidP="00146792">
            <w:r>
              <w:t>Самоконт-</w:t>
            </w:r>
          </w:p>
          <w:p w:rsidR="00146792" w:rsidRPr="005A4CC6" w:rsidRDefault="00146792" w:rsidP="00146792">
            <w:pPr>
              <w:rPr>
                <w:b/>
                <w:sz w:val="28"/>
                <w:szCs w:val="28"/>
              </w:rPr>
            </w:pPr>
            <w:r>
              <w:t>роль.</w:t>
            </w:r>
          </w:p>
        </w:tc>
      </w:tr>
      <w:tr w:rsidR="006078BB" w:rsidTr="006078BB">
        <w:trPr>
          <w:trHeight w:val="228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2F2AE4">
            <w:pPr>
              <w:jc w:val="center"/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9F6350" w:rsidP="002F2AE4">
            <w:pPr>
              <w:jc w:val="center"/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rPr>
                <w:b/>
                <w:sz w:val="28"/>
                <w:szCs w:val="28"/>
                <w:lang w:val="en-US"/>
              </w:rPr>
              <w:t>Итоговое занятие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/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/>
        </w:tc>
      </w:tr>
      <w:tr w:rsidR="006078BB" w:rsidTr="006078BB">
        <w:trPr>
          <w:trHeight w:val="369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2F2AE4">
            <w:pPr>
              <w:jc w:val="center"/>
            </w:pPr>
            <w:r>
              <w:t>1.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9F6350" w:rsidP="002F2AE4">
            <w:pPr>
              <w:jc w:val="center"/>
            </w:pPr>
            <w:r>
              <w:t>3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>
            <w:r>
              <w:t>Итоговое занятие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3961DC">
            <w:r>
              <w:t>1.Подвести итоги самостоятельной работы и итоги работы учащихся за четверть, за год.</w:t>
            </w:r>
          </w:p>
          <w:p w:rsidR="006078BB" w:rsidRDefault="006078BB" w:rsidP="003961DC">
            <w:r>
              <w:t>2.Развивать высшие психические функции. Расширять кругозор, словарь.</w:t>
            </w:r>
          </w:p>
          <w:p w:rsidR="006078BB" w:rsidRDefault="006078BB" w:rsidP="003961DC">
            <w:r>
              <w:t>3.Формировать личностные компоненты. Учить коллективным формам общения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3961DC">
            <w:r>
              <w:t>1.Подведение итогов.</w:t>
            </w:r>
          </w:p>
          <w:p w:rsidR="006078BB" w:rsidRDefault="006078BB" w:rsidP="003961DC">
            <w:r>
              <w:t>2.Выполнение занимательных заданий.</w:t>
            </w:r>
          </w:p>
          <w:p w:rsidR="006078BB" w:rsidRDefault="006078BB" w:rsidP="003961DC">
            <w:r>
              <w:t>3.Подготовка мастерской к новой четверти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8BB" w:rsidRDefault="006078BB" w:rsidP="00C632AE"/>
        </w:tc>
      </w:tr>
    </w:tbl>
    <w:p w:rsidR="00B93E63" w:rsidRDefault="00B93E63" w:rsidP="00C632AE">
      <w:pPr>
        <w:rPr>
          <w:sz w:val="28"/>
          <w:szCs w:val="28"/>
        </w:rPr>
      </w:pPr>
    </w:p>
    <w:p w:rsidR="00B93E63" w:rsidRDefault="00B93E63" w:rsidP="00C632AE">
      <w:pPr>
        <w:rPr>
          <w:sz w:val="28"/>
          <w:szCs w:val="28"/>
        </w:rPr>
      </w:pPr>
    </w:p>
    <w:p w:rsidR="00FA2FD1" w:rsidRDefault="00FA2FD1" w:rsidP="00C632AE">
      <w:pPr>
        <w:rPr>
          <w:sz w:val="28"/>
          <w:szCs w:val="28"/>
        </w:rPr>
      </w:pPr>
    </w:p>
    <w:p w:rsidR="00AC7ABF" w:rsidRDefault="00AC7ABF" w:rsidP="00C632AE">
      <w:pPr>
        <w:rPr>
          <w:sz w:val="28"/>
          <w:szCs w:val="28"/>
        </w:rPr>
      </w:pPr>
    </w:p>
    <w:p w:rsidR="00186B26" w:rsidRPr="00907B37" w:rsidRDefault="00186B26" w:rsidP="00C632AE">
      <w:pPr>
        <w:rPr>
          <w:sz w:val="28"/>
          <w:szCs w:val="28"/>
        </w:rPr>
      </w:pPr>
    </w:p>
    <w:sectPr w:rsidR="00186B26" w:rsidRPr="00907B37" w:rsidSect="003961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CAA" w:rsidRDefault="00AF6CAA">
      <w:r>
        <w:separator/>
      </w:r>
    </w:p>
  </w:endnote>
  <w:endnote w:type="continuationSeparator" w:id="1">
    <w:p w:rsidR="00AF6CAA" w:rsidRDefault="00AF6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350" w:rsidRDefault="009F635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350" w:rsidRDefault="009F635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350" w:rsidRDefault="009F635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CAA" w:rsidRDefault="00AF6CAA">
      <w:r>
        <w:separator/>
      </w:r>
    </w:p>
  </w:footnote>
  <w:footnote w:type="continuationSeparator" w:id="1">
    <w:p w:rsidR="00AF6CAA" w:rsidRDefault="00AF6C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350" w:rsidRDefault="009F635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350" w:rsidRDefault="009F635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350" w:rsidRDefault="009F635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4180"/>
    <w:multiLevelType w:val="hybridMultilevel"/>
    <w:tmpl w:val="86B2D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D1AB4"/>
    <w:multiLevelType w:val="hybridMultilevel"/>
    <w:tmpl w:val="5040F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C7C2D"/>
    <w:multiLevelType w:val="hybridMultilevel"/>
    <w:tmpl w:val="CC7E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36019"/>
    <w:multiLevelType w:val="hybridMultilevel"/>
    <w:tmpl w:val="EDC8C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5210C6"/>
    <w:multiLevelType w:val="hybridMultilevel"/>
    <w:tmpl w:val="59023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62021"/>
    <w:multiLevelType w:val="hybridMultilevel"/>
    <w:tmpl w:val="0B30A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F12020"/>
    <w:multiLevelType w:val="hybridMultilevel"/>
    <w:tmpl w:val="9EB2B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B08BE"/>
    <w:multiLevelType w:val="hybridMultilevel"/>
    <w:tmpl w:val="8D547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9458C5"/>
    <w:multiLevelType w:val="hybridMultilevel"/>
    <w:tmpl w:val="F2A41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A2671C"/>
    <w:multiLevelType w:val="hybridMultilevel"/>
    <w:tmpl w:val="644E8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E15F77"/>
    <w:multiLevelType w:val="hybridMultilevel"/>
    <w:tmpl w:val="ABF0A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676C2F"/>
    <w:multiLevelType w:val="hybridMultilevel"/>
    <w:tmpl w:val="CA909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10"/>
  </w:num>
  <w:num w:numId="8">
    <w:abstractNumId w:val="5"/>
  </w:num>
  <w:num w:numId="9">
    <w:abstractNumId w:val="0"/>
  </w:num>
  <w:num w:numId="10">
    <w:abstractNumId w:val="11"/>
  </w:num>
  <w:num w:numId="11">
    <w:abstractNumId w:val="4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attachedTemplate r:id="rId1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8F7E3F"/>
    <w:rsid w:val="00013A7C"/>
    <w:rsid w:val="00013BCD"/>
    <w:rsid w:val="00022394"/>
    <w:rsid w:val="00027118"/>
    <w:rsid w:val="0002783F"/>
    <w:rsid w:val="0003206C"/>
    <w:rsid w:val="00036946"/>
    <w:rsid w:val="00041B01"/>
    <w:rsid w:val="00044620"/>
    <w:rsid w:val="000473BD"/>
    <w:rsid w:val="000566F1"/>
    <w:rsid w:val="00060D51"/>
    <w:rsid w:val="0006344F"/>
    <w:rsid w:val="00074006"/>
    <w:rsid w:val="00096E9A"/>
    <w:rsid w:val="000A0170"/>
    <w:rsid w:val="000A72E0"/>
    <w:rsid w:val="000C400B"/>
    <w:rsid w:val="000C4C75"/>
    <w:rsid w:val="000D23D9"/>
    <w:rsid w:val="000E0208"/>
    <w:rsid w:val="000E1363"/>
    <w:rsid w:val="000E13E8"/>
    <w:rsid w:val="000E17A6"/>
    <w:rsid w:val="000E3C7F"/>
    <w:rsid w:val="00104DC0"/>
    <w:rsid w:val="00106754"/>
    <w:rsid w:val="00107DF8"/>
    <w:rsid w:val="00107FF8"/>
    <w:rsid w:val="00113264"/>
    <w:rsid w:val="00113B47"/>
    <w:rsid w:val="00117F0C"/>
    <w:rsid w:val="001213F3"/>
    <w:rsid w:val="001247DC"/>
    <w:rsid w:val="001260E5"/>
    <w:rsid w:val="00127C90"/>
    <w:rsid w:val="00132930"/>
    <w:rsid w:val="00142AD0"/>
    <w:rsid w:val="00146792"/>
    <w:rsid w:val="00151DF8"/>
    <w:rsid w:val="00160EB1"/>
    <w:rsid w:val="00162770"/>
    <w:rsid w:val="001627EA"/>
    <w:rsid w:val="00166B6A"/>
    <w:rsid w:val="00177FB0"/>
    <w:rsid w:val="00182BAE"/>
    <w:rsid w:val="00184448"/>
    <w:rsid w:val="00186B26"/>
    <w:rsid w:val="00187F30"/>
    <w:rsid w:val="001915D4"/>
    <w:rsid w:val="00194DE8"/>
    <w:rsid w:val="00195A21"/>
    <w:rsid w:val="001A0753"/>
    <w:rsid w:val="001A47DF"/>
    <w:rsid w:val="001A492A"/>
    <w:rsid w:val="001A7746"/>
    <w:rsid w:val="001B602D"/>
    <w:rsid w:val="001C2702"/>
    <w:rsid w:val="001C4E91"/>
    <w:rsid w:val="001C4F94"/>
    <w:rsid w:val="001C6C80"/>
    <w:rsid w:val="001D1651"/>
    <w:rsid w:val="001D4DE8"/>
    <w:rsid w:val="001F1BFC"/>
    <w:rsid w:val="002013A4"/>
    <w:rsid w:val="00201E48"/>
    <w:rsid w:val="002035FB"/>
    <w:rsid w:val="00205EF9"/>
    <w:rsid w:val="00212015"/>
    <w:rsid w:val="002133B6"/>
    <w:rsid w:val="002269D5"/>
    <w:rsid w:val="00245B6A"/>
    <w:rsid w:val="002674CC"/>
    <w:rsid w:val="00271728"/>
    <w:rsid w:val="0027285C"/>
    <w:rsid w:val="00273C85"/>
    <w:rsid w:val="002774BA"/>
    <w:rsid w:val="00283E2D"/>
    <w:rsid w:val="0028484A"/>
    <w:rsid w:val="00287B9B"/>
    <w:rsid w:val="00294318"/>
    <w:rsid w:val="002B436B"/>
    <w:rsid w:val="002B6116"/>
    <w:rsid w:val="002C00F4"/>
    <w:rsid w:val="002C5394"/>
    <w:rsid w:val="002C7AB2"/>
    <w:rsid w:val="002D1579"/>
    <w:rsid w:val="002D2DD0"/>
    <w:rsid w:val="002D4BB9"/>
    <w:rsid w:val="002D51FA"/>
    <w:rsid w:val="002D6228"/>
    <w:rsid w:val="002D6B09"/>
    <w:rsid w:val="002E2390"/>
    <w:rsid w:val="002E678C"/>
    <w:rsid w:val="002F2AE4"/>
    <w:rsid w:val="002F66A4"/>
    <w:rsid w:val="00300795"/>
    <w:rsid w:val="00303446"/>
    <w:rsid w:val="003153D5"/>
    <w:rsid w:val="003328AF"/>
    <w:rsid w:val="00332F32"/>
    <w:rsid w:val="00342E83"/>
    <w:rsid w:val="00355DEE"/>
    <w:rsid w:val="003579F0"/>
    <w:rsid w:val="00363FCB"/>
    <w:rsid w:val="0037741D"/>
    <w:rsid w:val="00377F01"/>
    <w:rsid w:val="00385499"/>
    <w:rsid w:val="0039321F"/>
    <w:rsid w:val="00393E5D"/>
    <w:rsid w:val="003961DC"/>
    <w:rsid w:val="003A010E"/>
    <w:rsid w:val="003A2BBA"/>
    <w:rsid w:val="003B33B8"/>
    <w:rsid w:val="003B3E84"/>
    <w:rsid w:val="003B50F3"/>
    <w:rsid w:val="003B5FD5"/>
    <w:rsid w:val="003C1E9B"/>
    <w:rsid w:val="003D7312"/>
    <w:rsid w:val="003F39EE"/>
    <w:rsid w:val="00404BCC"/>
    <w:rsid w:val="004108F4"/>
    <w:rsid w:val="004110A8"/>
    <w:rsid w:val="0041229B"/>
    <w:rsid w:val="0041606C"/>
    <w:rsid w:val="00422EC7"/>
    <w:rsid w:val="004242B1"/>
    <w:rsid w:val="00424F27"/>
    <w:rsid w:val="00430CF2"/>
    <w:rsid w:val="00442D86"/>
    <w:rsid w:val="00442E29"/>
    <w:rsid w:val="00453372"/>
    <w:rsid w:val="004579E1"/>
    <w:rsid w:val="00460258"/>
    <w:rsid w:val="00460C8A"/>
    <w:rsid w:val="0047307C"/>
    <w:rsid w:val="00474357"/>
    <w:rsid w:val="004A055B"/>
    <w:rsid w:val="004B0C43"/>
    <w:rsid w:val="004B5FAF"/>
    <w:rsid w:val="004C6B63"/>
    <w:rsid w:val="004D0C8C"/>
    <w:rsid w:val="004D5124"/>
    <w:rsid w:val="004E6540"/>
    <w:rsid w:val="004F0655"/>
    <w:rsid w:val="004F4E6C"/>
    <w:rsid w:val="004F5B4D"/>
    <w:rsid w:val="004F5D95"/>
    <w:rsid w:val="0050525F"/>
    <w:rsid w:val="005107DC"/>
    <w:rsid w:val="00512122"/>
    <w:rsid w:val="00512739"/>
    <w:rsid w:val="0051554A"/>
    <w:rsid w:val="005246D2"/>
    <w:rsid w:val="00530A82"/>
    <w:rsid w:val="00532D72"/>
    <w:rsid w:val="00535A72"/>
    <w:rsid w:val="00544873"/>
    <w:rsid w:val="00561FD8"/>
    <w:rsid w:val="005662E4"/>
    <w:rsid w:val="005666FC"/>
    <w:rsid w:val="00573F0F"/>
    <w:rsid w:val="00592560"/>
    <w:rsid w:val="005A39A3"/>
    <w:rsid w:val="005A4CC6"/>
    <w:rsid w:val="005C1077"/>
    <w:rsid w:val="005E2D14"/>
    <w:rsid w:val="005F4930"/>
    <w:rsid w:val="005F5494"/>
    <w:rsid w:val="00601517"/>
    <w:rsid w:val="00601792"/>
    <w:rsid w:val="006078BB"/>
    <w:rsid w:val="00610AE6"/>
    <w:rsid w:val="00631C81"/>
    <w:rsid w:val="00646DF5"/>
    <w:rsid w:val="00650447"/>
    <w:rsid w:val="00657B1A"/>
    <w:rsid w:val="00662D3A"/>
    <w:rsid w:val="00667034"/>
    <w:rsid w:val="00684566"/>
    <w:rsid w:val="00685719"/>
    <w:rsid w:val="00686164"/>
    <w:rsid w:val="006863E3"/>
    <w:rsid w:val="006A4C6A"/>
    <w:rsid w:val="006B01E1"/>
    <w:rsid w:val="006B13F0"/>
    <w:rsid w:val="006C2EA4"/>
    <w:rsid w:val="006C3895"/>
    <w:rsid w:val="006D0DE6"/>
    <w:rsid w:val="006D191D"/>
    <w:rsid w:val="006D2E08"/>
    <w:rsid w:val="006D312F"/>
    <w:rsid w:val="006D4030"/>
    <w:rsid w:val="006F0A42"/>
    <w:rsid w:val="00704011"/>
    <w:rsid w:val="007252D0"/>
    <w:rsid w:val="0072633C"/>
    <w:rsid w:val="00733EC9"/>
    <w:rsid w:val="0074556C"/>
    <w:rsid w:val="00750465"/>
    <w:rsid w:val="007706DC"/>
    <w:rsid w:val="00775A60"/>
    <w:rsid w:val="0078292A"/>
    <w:rsid w:val="007935EB"/>
    <w:rsid w:val="007A1A79"/>
    <w:rsid w:val="007A6FC9"/>
    <w:rsid w:val="007B2F32"/>
    <w:rsid w:val="007B3D61"/>
    <w:rsid w:val="007C3078"/>
    <w:rsid w:val="007C385D"/>
    <w:rsid w:val="007D425D"/>
    <w:rsid w:val="007E0787"/>
    <w:rsid w:val="007F67A4"/>
    <w:rsid w:val="00807EA7"/>
    <w:rsid w:val="00813D34"/>
    <w:rsid w:val="00822528"/>
    <w:rsid w:val="00824C18"/>
    <w:rsid w:val="00841496"/>
    <w:rsid w:val="00847E02"/>
    <w:rsid w:val="008503D9"/>
    <w:rsid w:val="0085042C"/>
    <w:rsid w:val="00863114"/>
    <w:rsid w:val="008666CF"/>
    <w:rsid w:val="00887CFC"/>
    <w:rsid w:val="00890C8B"/>
    <w:rsid w:val="008A1075"/>
    <w:rsid w:val="008A1374"/>
    <w:rsid w:val="008C1007"/>
    <w:rsid w:val="008C104B"/>
    <w:rsid w:val="008C1B5D"/>
    <w:rsid w:val="008C4796"/>
    <w:rsid w:val="008C5F85"/>
    <w:rsid w:val="008E322C"/>
    <w:rsid w:val="008E3E21"/>
    <w:rsid w:val="008E4CC1"/>
    <w:rsid w:val="008E77AA"/>
    <w:rsid w:val="008F22BF"/>
    <w:rsid w:val="008F7E3F"/>
    <w:rsid w:val="00907B37"/>
    <w:rsid w:val="00917E92"/>
    <w:rsid w:val="0092119E"/>
    <w:rsid w:val="00923555"/>
    <w:rsid w:val="00931029"/>
    <w:rsid w:val="009324BA"/>
    <w:rsid w:val="009362D9"/>
    <w:rsid w:val="009362DF"/>
    <w:rsid w:val="00937AB9"/>
    <w:rsid w:val="0094187C"/>
    <w:rsid w:val="00947F7E"/>
    <w:rsid w:val="009509BC"/>
    <w:rsid w:val="0095665C"/>
    <w:rsid w:val="009566F1"/>
    <w:rsid w:val="0097179F"/>
    <w:rsid w:val="00971C3C"/>
    <w:rsid w:val="009802FD"/>
    <w:rsid w:val="00992E5D"/>
    <w:rsid w:val="00997D73"/>
    <w:rsid w:val="009A1A52"/>
    <w:rsid w:val="009A1D7F"/>
    <w:rsid w:val="009A48D3"/>
    <w:rsid w:val="009A5830"/>
    <w:rsid w:val="009C5170"/>
    <w:rsid w:val="009D5E4B"/>
    <w:rsid w:val="009E2BF5"/>
    <w:rsid w:val="009E4F2B"/>
    <w:rsid w:val="009E7562"/>
    <w:rsid w:val="009F3D02"/>
    <w:rsid w:val="009F6350"/>
    <w:rsid w:val="00A009D1"/>
    <w:rsid w:val="00A13108"/>
    <w:rsid w:val="00A1448C"/>
    <w:rsid w:val="00A45D82"/>
    <w:rsid w:val="00A47B26"/>
    <w:rsid w:val="00A52373"/>
    <w:rsid w:val="00A56245"/>
    <w:rsid w:val="00A617E8"/>
    <w:rsid w:val="00A61D7D"/>
    <w:rsid w:val="00A7211F"/>
    <w:rsid w:val="00A72730"/>
    <w:rsid w:val="00A75E39"/>
    <w:rsid w:val="00A77E73"/>
    <w:rsid w:val="00A844DC"/>
    <w:rsid w:val="00AA52CA"/>
    <w:rsid w:val="00AA74EE"/>
    <w:rsid w:val="00AB07F5"/>
    <w:rsid w:val="00AB46B2"/>
    <w:rsid w:val="00AB4E81"/>
    <w:rsid w:val="00AB732B"/>
    <w:rsid w:val="00AC2476"/>
    <w:rsid w:val="00AC2E70"/>
    <w:rsid w:val="00AC4221"/>
    <w:rsid w:val="00AC45B3"/>
    <w:rsid w:val="00AC461B"/>
    <w:rsid w:val="00AC5AE3"/>
    <w:rsid w:val="00AC7ABF"/>
    <w:rsid w:val="00AD2555"/>
    <w:rsid w:val="00AD778C"/>
    <w:rsid w:val="00AE42F2"/>
    <w:rsid w:val="00AE5048"/>
    <w:rsid w:val="00AF03C6"/>
    <w:rsid w:val="00AF6CAA"/>
    <w:rsid w:val="00B06030"/>
    <w:rsid w:val="00B1339E"/>
    <w:rsid w:val="00B16CC4"/>
    <w:rsid w:val="00B31C7F"/>
    <w:rsid w:val="00B3266A"/>
    <w:rsid w:val="00B36949"/>
    <w:rsid w:val="00B60391"/>
    <w:rsid w:val="00B60F11"/>
    <w:rsid w:val="00B653CD"/>
    <w:rsid w:val="00B819EB"/>
    <w:rsid w:val="00B81C8E"/>
    <w:rsid w:val="00B8398A"/>
    <w:rsid w:val="00B9008D"/>
    <w:rsid w:val="00B93E63"/>
    <w:rsid w:val="00B93FB1"/>
    <w:rsid w:val="00BA21ED"/>
    <w:rsid w:val="00BA4992"/>
    <w:rsid w:val="00BB4EF2"/>
    <w:rsid w:val="00BC0F1E"/>
    <w:rsid w:val="00BC417D"/>
    <w:rsid w:val="00BC7B4F"/>
    <w:rsid w:val="00BD00CE"/>
    <w:rsid w:val="00BD30E4"/>
    <w:rsid w:val="00BF278F"/>
    <w:rsid w:val="00BF2AF4"/>
    <w:rsid w:val="00BF7D38"/>
    <w:rsid w:val="00C00471"/>
    <w:rsid w:val="00C00CE2"/>
    <w:rsid w:val="00C02591"/>
    <w:rsid w:val="00C04093"/>
    <w:rsid w:val="00C14334"/>
    <w:rsid w:val="00C30A8E"/>
    <w:rsid w:val="00C354DD"/>
    <w:rsid w:val="00C362D1"/>
    <w:rsid w:val="00C418CD"/>
    <w:rsid w:val="00C41EFB"/>
    <w:rsid w:val="00C50847"/>
    <w:rsid w:val="00C50D56"/>
    <w:rsid w:val="00C52700"/>
    <w:rsid w:val="00C54905"/>
    <w:rsid w:val="00C56706"/>
    <w:rsid w:val="00C57FB3"/>
    <w:rsid w:val="00C632AE"/>
    <w:rsid w:val="00C63802"/>
    <w:rsid w:val="00C6503D"/>
    <w:rsid w:val="00C70317"/>
    <w:rsid w:val="00C764D2"/>
    <w:rsid w:val="00C76D43"/>
    <w:rsid w:val="00C852F3"/>
    <w:rsid w:val="00CA2B4F"/>
    <w:rsid w:val="00CB1778"/>
    <w:rsid w:val="00CB188E"/>
    <w:rsid w:val="00CB2FE7"/>
    <w:rsid w:val="00CB5035"/>
    <w:rsid w:val="00CC59B5"/>
    <w:rsid w:val="00CC7599"/>
    <w:rsid w:val="00CD631B"/>
    <w:rsid w:val="00CE321E"/>
    <w:rsid w:val="00CF014E"/>
    <w:rsid w:val="00CF53A5"/>
    <w:rsid w:val="00D118F4"/>
    <w:rsid w:val="00D13A9B"/>
    <w:rsid w:val="00D13FCC"/>
    <w:rsid w:val="00D2158F"/>
    <w:rsid w:val="00D55DD3"/>
    <w:rsid w:val="00D6104D"/>
    <w:rsid w:val="00D675C5"/>
    <w:rsid w:val="00D67ED9"/>
    <w:rsid w:val="00D71D17"/>
    <w:rsid w:val="00D76051"/>
    <w:rsid w:val="00D80149"/>
    <w:rsid w:val="00D80AFC"/>
    <w:rsid w:val="00D8308B"/>
    <w:rsid w:val="00D84F48"/>
    <w:rsid w:val="00D85CC3"/>
    <w:rsid w:val="00D900BD"/>
    <w:rsid w:val="00D9568A"/>
    <w:rsid w:val="00DA3874"/>
    <w:rsid w:val="00DB4165"/>
    <w:rsid w:val="00DC2D05"/>
    <w:rsid w:val="00DC4374"/>
    <w:rsid w:val="00DC44D9"/>
    <w:rsid w:val="00DD0B4D"/>
    <w:rsid w:val="00DE390B"/>
    <w:rsid w:val="00DE4E89"/>
    <w:rsid w:val="00DF34AD"/>
    <w:rsid w:val="00DF3C6D"/>
    <w:rsid w:val="00DF7B11"/>
    <w:rsid w:val="00E02390"/>
    <w:rsid w:val="00E0562E"/>
    <w:rsid w:val="00E14BAA"/>
    <w:rsid w:val="00E35E5A"/>
    <w:rsid w:val="00E4269E"/>
    <w:rsid w:val="00E44590"/>
    <w:rsid w:val="00E5257F"/>
    <w:rsid w:val="00E61AFD"/>
    <w:rsid w:val="00E669EB"/>
    <w:rsid w:val="00E73D78"/>
    <w:rsid w:val="00E73EF5"/>
    <w:rsid w:val="00E74803"/>
    <w:rsid w:val="00E748DF"/>
    <w:rsid w:val="00E84D86"/>
    <w:rsid w:val="00E92210"/>
    <w:rsid w:val="00EB54C0"/>
    <w:rsid w:val="00EB5C30"/>
    <w:rsid w:val="00EC23E8"/>
    <w:rsid w:val="00EC3104"/>
    <w:rsid w:val="00EC4B5F"/>
    <w:rsid w:val="00EC597B"/>
    <w:rsid w:val="00EE1198"/>
    <w:rsid w:val="00EF2696"/>
    <w:rsid w:val="00EF4244"/>
    <w:rsid w:val="00EF432B"/>
    <w:rsid w:val="00F012F5"/>
    <w:rsid w:val="00F03AC4"/>
    <w:rsid w:val="00F06814"/>
    <w:rsid w:val="00F1176A"/>
    <w:rsid w:val="00F13AEA"/>
    <w:rsid w:val="00F14918"/>
    <w:rsid w:val="00F2176A"/>
    <w:rsid w:val="00F23FA0"/>
    <w:rsid w:val="00F25479"/>
    <w:rsid w:val="00F3370D"/>
    <w:rsid w:val="00F35ADD"/>
    <w:rsid w:val="00F43E26"/>
    <w:rsid w:val="00F5457F"/>
    <w:rsid w:val="00F705F9"/>
    <w:rsid w:val="00F8227C"/>
    <w:rsid w:val="00F82B7C"/>
    <w:rsid w:val="00F942C2"/>
    <w:rsid w:val="00FA2FD1"/>
    <w:rsid w:val="00FA35C2"/>
    <w:rsid w:val="00FA5CB4"/>
    <w:rsid w:val="00FC1279"/>
    <w:rsid w:val="00FD5A9E"/>
    <w:rsid w:val="00FF22B7"/>
    <w:rsid w:val="00FF2D91"/>
    <w:rsid w:val="00FF6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3E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styleId="a7">
    <w:name w:val="Title"/>
    <w:basedOn w:val="a"/>
    <w:next w:val="a"/>
    <w:link w:val="a8"/>
    <w:qFormat/>
    <w:rsid w:val="00F23FA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F23F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9">
    <w:name w:val="Table Grid"/>
    <w:basedOn w:val="a1"/>
    <w:rsid w:val="00535A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67ED9"/>
    <w:pPr>
      <w:ind w:left="720"/>
      <w:contextualSpacing/>
    </w:pPr>
  </w:style>
  <w:style w:type="table" w:styleId="-1">
    <w:name w:val="Table Web 1"/>
    <w:basedOn w:val="a1"/>
    <w:rsid w:val="005F549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link w:val="ac"/>
    <w:rsid w:val="003C1E9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3C1E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3412C-C314-47C4-8C72-37DF9A365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0</TotalTime>
  <Pages>1</Pages>
  <Words>7324</Words>
  <Characters>41749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2011-11-06T00:32:00Z</dcterms:created>
  <dcterms:modified xsi:type="dcterms:W3CDTF">2017-09-02T09:05:00Z</dcterms:modified>
</cp:coreProperties>
</file>